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3A6ABB18" w:rsidR="000D305E" w:rsidRPr="004B4730" w:rsidRDefault="00D51EF9" w:rsidP="000A775C">
      <w:pPr>
        <w:pStyle w:val="Glava"/>
        <w:jc w:val="center"/>
        <w:rPr>
          <w:rFonts w:asciiTheme="minorHAnsi" w:hAnsiTheme="minorHAnsi" w:cstheme="minorHAnsi"/>
        </w:rPr>
      </w:pPr>
      <w:r>
        <w:rPr>
          <w:rFonts w:asciiTheme="minorHAnsi" w:hAnsiTheme="minorHAnsi" w:cstheme="minorHAnsi"/>
        </w:rPr>
        <w:t>za</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104F29BD" w:rsidR="00132AEE" w:rsidRPr="004B4730" w:rsidRDefault="00B36E9D" w:rsidP="00CF103D">
            <w:pPr>
              <w:tabs>
                <w:tab w:val="left" w:pos="993"/>
                <w:tab w:val="left" w:pos="1134"/>
              </w:tabs>
              <w:jc w:val="center"/>
              <w:rPr>
                <w:rFonts w:asciiTheme="minorHAnsi" w:hAnsiTheme="minorHAnsi" w:cstheme="minorHAnsi"/>
              </w:rPr>
            </w:pPr>
            <w:r w:rsidRPr="00B36E9D">
              <w:rPr>
                <w:rFonts w:asciiTheme="minorHAnsi" w:hAnsiTheme="minorHAnsi" w:cstheme="minorHAnsi"/>
                <w:b/>
                <w:bCs/>
              </w:rPr>
              <w:t>ZAVAROVANJE PREMOŽENJA IN PREMOŽENJSKIH INTERESOV ZAVODA RS ZA BLAGOVNE REZERVE</w:t>
            </w:r>
            <w:r w:rsidRPr="00B36E9D">
              <w:rPr>
                <w:rFonts w:asciiTheme="minorHAnsi" w:hAnsiTheme="minorHAnsi" w:cstheme="minorHAnsi"/>
                <w:b/>
              </w:rPr>
              <w:t xml:space="preserve"> </w:t>
            </w: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3F260170"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B36E9D">
        <w:rPr>
          <w:rFonts w:asciiTheme="minorHAnsi" w:hAnsiTheme="minorHAnsi" w:cstheme="minorHAnsi"/>
          <w:b/>
        </w:rPr>
        <w:t>/ZAVAROVALEC</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389BEFAC"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009136FE" w:rsidRPr="0014054B">
        <w:rPr>
          <w:rFonts w:cs="Arial"/>
        </w:rPr>
        <w:t xml:space="preserve">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1D2C16AC"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zavarovalec</w:t>
      </w:r>
      <w:r w:rsidR="0053138D" w:rsidRPr="004B4730">
        <w:rPr>
          <w:rFonts w:asciiTheme="minorHAnsi" w:hAnsiTheme="minorHAnsi" w:cstheme="minorHAnsi"/>
        </w:rPr>
        <w:t xml:space="preserve"> </w:t>
      </w:r>
      <w:r w:rsidR="0053138D">
        <w:rPr>
          <w:rFonts w:asciiTheme="minorHAnsi" w:hAnsiTheme="minorHAnsi" w:cstheme="minorHAnsi"/>
        </w:rPr>
        <w:t>ali</w:t>
      </w:r>
      <w:r w:rsidR="0053138D" w:rsidRPr="004B4730">
        <w:rPr>
          <w:rFonts w:asciiTheme="minorHAnsi" w:hAnsiTheme="minorHAnsi" w:cstheme="minorHAnsi"/>
        </w:rPr>
        <w:t xml:space="preserve"> </w:t>
      </w:r>
      <w:r w:rsidRPr="004B4730">
        <w:rPr>
          <w:rFonts w:asciiTheme="minorHAnsi" w:hAnsiTheme="minorHAnsi" w:cstheme="minorHAnsi"/>
        </w:rPr>
        <w:t>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04A1316E"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r w:rsidR="00B36E9D">
        <w:rPr>
          <w:rFonts w:asciiTheme="minorHAnsi" w:hAnsiTheme="minorHAnsi" w:cstheme="minorHAnsi"/>
          <w:b/>
        </w:rPr>
        <w:t>/ZAVAROVALNICA</w:t>
      </w:r>
      <w:r w:rsidRPr="004B4730">
        <w:rPr>
          <w:rFonts w:asciiTheme="minorHAnsi" w:hAnsiTheme="minorHAnsi" w:cstheme="minorHAnsi"/>
          <w:b/>
        </w:rPr>
        <w:t>:</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3911F266"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 xml:space="preserve">zavarovalnica ali </w:t>
      </w:r>
      <w:r w:rsidRPr="004B4730">
        <w:rPr>
          <w:rFonts w:asciiTheme="minorHAnsi" w:hAnsiTheme="minorHAnsi" w:cstheme="minorHAnsi"/>
        </w:rPr>
        <w:t>izvajalec)</w:t>
      </w:r>
    </w:p>
    <w:p w14:paraId="602E2A1F" w14:textId="77777777" w:rsidR="00DE1493" w:rsidRDefault="00DE1493" w:rsidP="000A775C">
      <w:pPr>
        <w:rPr>
          <w:rFonts w:asciiTheme="minorHAnsi" w:hAnsiTheme="minorHAnsi" w:cstheme="minorHAnsi"/>
        </w:rPr>
      </w:pPr>
    </w:p>
    <w:p w14:paraId="2B5B8592" w14:textId="1FAA37DF"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BD2D2E">
            <w:rPr>
              <w:rFonts w:asciiTheme="minorHAnsi" w:hAnsiTheme="minorHAnsi" w:cstheme="minorHAnsi"/>
            </w:rPr>
            <w:t>Vsebina</w:t>
          </w:r>
        </w:p>
        <w:p w14:paraId="3AD1B7D1" w14:textId="04152B3D" w:rsidR="00D356DC" w:rsidRDefault="00F3514D">
          <w:pPr>
            <w:pStyle w:val="Kazalovsebine1"/>
            <w:rPr>
              <w:rFonts w:asciiTheme="minorHAnsi" w:eastAsiaTheme="minorEastAsia" w:hAnsiTheme="minorHAnsi" w:cstheme="minorBidi"/>
              <w:noProof/>
              <w:kern w:val="2"/>
              <w:sz w:val="24"/>
              <w:szCs w:val="24"/>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227573253" w:history="1">
            <w:r w:rsidR="00D356DC" w:rsidRPr="0030716A">
              <w:rPr>
                <w:rStyle w:val="Hiperpovezava"/>
                <w:noProof/>
              </w:rPr>
              <w:t>UVODNA DOLOČILA</w:t>
            </w:r>
            <w:r w:rsidR="00D356DC">
              <w:rPr>
                <w:noProof/>
                <w:webHidden/>
              </w:rPr>
              <w:tab/>
            </w:r>
            <w:r w:rsidR="00D356DC">
              <w:rPr>
                <w:noProof/>
                <w:webHidden/>
              </w:rPr>
              <w:fldChar w:fldCharType="begin"/>
            </w:r>
            <w:r w:rsidR="00D356DC">
              <w:rPr>
                <w:noProof/>
                <w:webHidden/>
              </w:rPr>
              <w:instrText xml:space="preserve"> PAGEREF _Toc227573253 \h </w:instrText>
            </w:r>
            <w:r w:rsidR="00D356DC">
              <w:rPr>
                <w:noProof/>
                <w:webHidden/>
              </w:rPr>
            </w:r>
            <w:r w:rsidR="00D356DC">
              <w:rPr>
                <w:noProof/>
                <w:webHidden/>
              </w:rPr>
              <w:fldChar w:fldCharType="separate"/>
            </w:r>
            <w:r w:rsidR="00D356DC">
              <w:rPr>
                <w:noProof/>
                <w:webHidden/>
              </w:rPr>
              <w:t>3</w:t>
            </w:r>
            <w:r w:rsidR="00D356DC">
              <w:rPr>
                <w:noProof/>
                <w:webHidden/>
              </w:rPr>
              <w:fldChar w:fldCharType="end"/>
            </w:r>
          </w:hyperlink>
        </w:p>
        <w:p w14:paraId="1A85AC03" w14:textId="1B6770DD"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54" w:history="1">
            <w:r w:rsidRPr="0030716A">
              <w:rPr>
                <w:rStyle w:val="Hiperpovezava"/>
                <w:noProof/>
              </w:rPr>
              <w:t>SPLOŠNE DOLOČBE</w:t>
            </w:r>
            <w:r>
              <w:rPr>
                <w:noProof/>
                <w:webHidden/>
              </w:rPr>
              <w:tab/>
            </w:r>
            <w:r>
              <w:rPr>
                <w:noProof/>
                <w:webHidden/>
              </w:rPr>
              <w:fldChar w:fldCharType="begin"/>
            </w:r>
            <w:r>
              <w:rPr>
                <w:noProof/>
                <w:webHidden/>
              </w:rPr>
              <w:instrText xml:space="preserve"> PAGEREF _Toc227573254 \h </w:instrText>
            </w:r>
            <w:r>
              <w:rPr>
                <w:noProof/>
                <w:webHidden/>
              </w:rPr>
            </w:r>
            <w:r>
              <w:rPr>
                <w:noProof/>
                <w:webHidden/>
              </w:rPr>
              <w:fldChar w:fldCharType="separate"/>
            </w:r>
            <w:r>
              <w:rPr>
                <w:noProof/>
                <w:webHidden/>
              </w:rPr>
              <w:t>3</w:t>
            </w:r>
            <w:r>
              <w:rPr>
                <w:noProof/>
                <w:webHidden/>
              </w:rPr>
              <w:fldChar w:fldCharType="end"/>
            </w:r>
          </w:hyperlink>
        </w:p>
        <w:p w14:paraId="1524B5D3" w14:textId="39B907A4"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55" w:history="1">
            <w:r w:rsidRPr="0030716A">
              <w:rPr>
                <w:rStyle w:val="Hiperpovezava"/>
                <w:noProof/>
              </w:rPr>
              <w:t>PREDMET POGODBE</w:t>
            </w:r>
            <w:r>
              <w:rPr>
                <w:noProof/>
                <w:webHidden/>
              </w:rPr>
              <w:tab/>
            </w:r>
            <w:r>
              <w:rPr>
                <w:noProof/>
                <w:webHidden/>
              </w:rPr>
              <w:fldChar w:fldCharType="begin"/>
            </w:r>
            <w:r>
              <w:rPr>
                <w:noProof/>
                <w:webHidden/>
              </w:rPr>
              <w:instrText xml:space="preserve"> PAGEREF _Toc227573255 \h </w:instrText>
            </w:r>
            <w:r>
              <w:rPr>
                <w:noProof/>
                <w:webHidden/>
              </w:rPr>
            </w:r>
            <w:r>
              <w:rPr>
                <w:noProof/>
                <w:webHidden/>
              </w:rPr>
              <w:fldChar w:fldCharType="separate"/>
            </w:r>
            <w:r>
              <w:rPr>
                <w:noProof/>
                <w:webHidden/>
              </w:rPr>
              <w:t>3</w:t>
            </w:r>
            <w:r>
              <w:rPr>
                <w:noProof/>
                <w:webHidden/>
              </w:rPr>
              <w:fldChar w:fldCharType="end"/>
            </w:r>
          </w:hyperlink>
        </w:p>
        <w:p w14:paraId="3C60251D" w14:textId="2BE1CC35"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56" w:history="1">
            <w:r w:rsidRPr="0030716A">
              <w:rPr>
                <w:rStyle w:val="Hiperpovezava"/>
                <w:noProof/>
              </w:rPr>
              <w:t>PODIZVAJALCI</w:t>
            </w:r>
            <w:r>
              <w:rPr>
                <w:noProof/>
                <w:webHidden/>
              </w:rPr>
              <w:tab/>
            </w:r>
            <w:r>
              <w:rPr>
                <w:noProof/>
                <w:webHidden/>
              </w:rPr>
              <w:fldChar w:fldCharType="begin"/>
            </w:r>
            <w:r>
              <w:rPr>
                <w:noProof/>
                <w:webHidden/>
              </w:rPr>
              <w:instrText xml:space="preserve"> PAGEREF _Toc227573256 \h </w:instrText>
            </w:r>
            <w:r>
              <w:rPr>
                <w:noProof/>
                <w:webHidden/>
              </w:rPr>
            </w:r>
            <w:r>
              <w:rPr>
                <w:noProof/>
                <w:webHidden/>
              </w:rPr>
              <w:fldChar w:fldCharType="separate"/>
            </w:r>
            <w:r>
              <w:rPr>
                <w:noProof/>
                <w:webHidden/>
              </w:rPr>
              <w:t>4</w:t>
            </w:r>
            <w:r>
              <w:rPr>
                <w:noProof/>
                <w:webHidden/>
              </w:rPr>
              <w:fldChar w:fldCharType="end"/>
            </w:r>
          </w:hyperlink>
        </w:p>
        <w:p w14:paraId="4F7C8B9F" w14:textId="621007A0"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57" w:history="1">
            <w:r w:rsidRPr="0030716A">
              <w:rPr>
                <w:rStyle w:val="Hiperpovezava"/>
                <w:rFonts w:cstheme="minorHAnsi"/>
                <w:noProof/>
              </w:rPr>
              <w:t>PRIČETEK IN TRAJANJE POGODBE</w:t>
            </w:r>
            <w:r>
              <w:rPr>
                <w:noProof/>
                <w:webHidden/>
              </w:rPr>
              <w:tab/>
            </w:r>
            <w:r>
              <w:rPr>
                <w:noProof/>
                <w:webHidden/>
              </w:rPr>
              <w:fldChar w:fldCharType="begin"/>
            </w:r>
            <w:r>
              <w:rPr>
                <w:noProof/>
                <w:webHidden/>
              </w:rPr>
              <w:instrText xml:space="preserve"> PAGEREF _Toc227573257 \h </w:instrText>
            </w:r>
            <w:r>
              <w:rPr>
                <w:noProof/>
                <w:webHidden/>
              </w:rPr>
            </w:r>
            <w:r>
              <w:rPr>
                <w:noProof/>
                <w:webHidden/>
              </w:rPr>
              <w:fldChar w:fldCharType="separate"/>
            </w:r>
            <w:r>
              <w:rPr>
                <w:noProof/>
                <w:webHidden/>
              </w:rPr>
              <w:t>5</w:t>
            </w:r>
            <w:r>
              <w:rPr>
                <w:noProof/>
                <w:webHidden/>
              </w:rPr>
              <w:fldChar w:fldCharType="end"/>
            </w:r>
          </w:hyperlink>
        </w:p>
        <w:p w14:paraId="7805348A" w14:textId="7C6B527A"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58" w:history="1">
            <w:r w:rsidRPr="0030716A">
              <w:rPr>
                <w:rStyle w:val="Hiperpovezava"/>
                <w:rFonts w:cstheme="minorHAnsi"/>
                <w:noProof/>
              </w:rPr>
              <w:t>ZAVAROVALNA PREMIJA</w:t>
            </w:r>
            <w:r>
              <w:rPr>
                <w:noProof/>
                <w:webHidden/>
              </w:rPr>
              <w:tab/>
            </w:r>
            <w:r>
              <w:rPr>
                <w:noProof/>
                <w:webHidden/>
              </w:rPr>
              <w:fldChar w:fldCharType="begin"/>
            </w:r>
            <w:r>
              <w:rPr>
                <w:noProof/>
                <w:webHidden/>
              </w:rPr>
              <w:instrText xml:space="preserve"> PAGEREF _Toc227573258 \h </w:instrText>
            </w:r>
            <w:r>
              <w:rPr>
                <w:noProof/>
                <w:webHidden/>
              </w:rPr>
            </w:r>
            <w:r>
              <w:rPr>
                <w:noProof/>
                <w:webHidden/>
              </w:rPr>
              <w:fldChar w:fldCharType="separate"/>
            </w:r>
            <w:r>
              <w:rPr>
                <w:noProof/>
                <w:webHidden/>
              </w:rPr>
              <w:t>5</w:t>
            </w:r>
            <w:r>
              <w:rPr>
                <w:noProof/>
                <w:webHidden/>
              </w:rPr>
              <w:fldChar w:fldCharType="end"/>
            </w:r>
          </w:hyperlink>
        </w:p>
        <w:p w14:paraId="7ABD93E8" w14:textId="318BAC91"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59" w:history="1">
            <w:r w:rsidRPr="0030716A">
              <w:rPr>
                <w:rStyle w:val="Hiperpovezava"/>
                <w:rFonts w:cstheme="minorHAnsi"/>
                <w:noProof/>
              </w:rPr>
              <w:t>SKUPNA PREDVIDENA VREDNOST POGODBE</w:t>
            </w:r>
            <w:r>
              <w:rPr>
                <w:noProof/>
                <w:webHidden/>
              </w:rPr>
              <w:tab/>
            </w:r>
            <w:r>
              <w:rPr>
                <w:noProof/>
                <w:webHidden/>
              </w:rPr>
              <w:fldChar w:fldCharType="begin"/>
            </w:r>
            <w:r>
              <w:rPr>
                <w:noProof/>
                <w:webHidden/>
              </w:rPr>
              <w:instrText xml:space="preserve"> PAGEREF _Toc227573259 \h </w:instrText>
            </w:r>
            <w:r>
              <w:rPr>
                <w:noProof/>
                <w:webHidden/>
              </w:rPr>
            </w:r>
            <w:r>
              <w:rPr>
                <w:noProof/>
                <w:webHidden/>
              </w:rPr>
              <w:fldChar w:fldCharType="separate"/>
            </w:r>
            <w:r>
              <w:rPr>
                <w:noProof/>
                <w:webHidden/>
              </w:rPr>
              <w:t>6</w:t>
            </w:r>
            <w:r>
              <w:rPr>
                <w:noProof/>
                <w:webHidden/>
              </w:rPr>
              <w:fldChar w:fldCharType="end"/>
            </w:r>
          </w:hyperlink>
        </w:p>
        <w:p w14:paraId="55E01C32" w14:textId="6F5D1FFF"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0" w:history="1">
            <w:r w:rsidRPr="0030716A">
              <w:rPr>
                <w:rStyle w:val="Hiperpovezava"/>
                <w:rFonts w:cstheme="minorHAnsi"/>
                <w:noProof/>
              </w:rPr>
              <w:t>OBRAČUN ZAVAROVALNE PREMIJE IN NAČIN PLAČILA</w:t>
            </w:r>
            <w:r>
              <w:rPr>
                <w:noProof/>
                <w:webHidden/>
              </w:rPr>
              <w:tab/>
            </w:r>
            <w:r>
              <w:rPr>
                <w:noProof/>
                <w:webHidden/>
              </w:rPr>
              <w:fldChar w:fldCharType="begin"/>
            </w:r>
            <w:r>
              <w:rPr>
                <w:noProof/>
                <w:webHidden/>
              </w:rPr>
              <w:instrText xml:space="preserve"> PAGEREF _Toc227573260 \h </w:instrText>
            </w:r>
            <w:r>
              <w:rPr>
                <w:noProof/>
                <w:webHidden/>
              </w:rPr>
            </w:r>
            <w:r>
              <w:rPr>
                <w:noProof/>
                <w:webHidden/>
              </w:rPr>
              <w:fldChar w:fldCharType="separate"/>
            </w:r>
            <w:r>
              <w:rPr>
                <w:noProof/>
                <w:webHidden/>
              </w:rPr>
              <w:t>6</w:t>
            </w:r>
            <w:r>
              <w:rPr>
                <w:noProof/>
                <w:webHidden/>
              </w:rPr>
              <w:fldChar w:fldCharType="end"/>
            </w:r>
          </w:hyperlink>
        </w:p>
        <w:p w14:paraId="11A6A02E" w14:textId="65567B19"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1" w:history="1">
            <w:r w:rsidRPr="0030716A">
              <w:rPr>
                <w:rStyle w:val="Hiperpovezava"/>
                <w:rFonts w:cstheme="minorHAnsi"/>
                <w:noProof/>
              </w:rPr>
              <w:t>SPREMEMBE MED ZAVAROVALNIM LETOM</w:t>
            </w:r>
            <w:r>
              <w:rPr>
                <w:noProof/>
                <w:webHidden/>
              </w:rPr>
              <w:tab/>
            </w:r>
            <w:r>
              <w:rPr>
                <w:noProof/>
                <w:webHidden/>
              </w:rPr>
              <w:fldChar w:fldCharType="begin"/>
            </w:r>
            <w:r>
              <w:rPr>
                <w:noProof/>
                <w:webHidden/>
              </w:rPr>
              <w:instrText xml:space="preserve"> PAGEREF _Toc227573261 \h </w:instrText>
            </w:r>
            <w:r>
              <w:rPr>
                <w:noProof/>
                <w:webHidden/>
              </w:rPr>
            </w:r>
            <w:r>
              <w:rPr>
                <w:noProof/>
                <w:webHidden/>
              </w:rPr>
              <w:fldChar w:fldCharType="separate"/>
            </w:r>
            <w:r>
              <w:rPr>
                <w:noProof/>
                <w:webHidden/>
              </w:rPr>
              <w:t>9</w:t>
            </w:r>
            <w:r>
              <w:rPr>
                <w:noProof/>
                <w:webHidden/>
              </w:rPr>
              <w:fldChar w:fldCharType="end"/>
            </w:r>
          </w:hyperlink>
        </w:p>
        <w:p w14:paraId="405BBB69" w14:textId="1870F865"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2" w:history="1">
            <w:r w:rsidRPr="0030716A">
              <w:rPr>
                <w:rStyle w:val="Hiperpovezava"/>
                <w:rFonts w:cstheme="minorHAnsi"/>
                <w:noProof/>
              </w:rPr>
              <w:t>OBVEZNOSTI ZAVAROVALNICE</w:t>
            </w:r>
            <w:r>
              <w:rPr>
                <w:noProof/>
                <w:webHidden/>
              </w:rPr>
              <w:tab/>
            </w:r>
            <w:r>
              <w:rPr>
                <w:noProof/>
                <w:webHidden/>
              </w:rPr>
              <w:fldChar w:fldCharType="begin"/>
            </w:r>
            <w:r>
              <w:rPr>
                <w:noProof/>
                <w:webHidden/>
              </w:rPr>
              <w:instrText xml:space="preserve"> PAGEREF _Toc227573262 \h </w:instrText>
            </w:r>
            <w:r>
              <w:rPr>
                <w:noProof/>
                <w:webHidden/>
              </w:rPr>
            </w:r>
            <w:r>
              <w:rPr>
                <w:noProof/>
                <w:webHidden/>
              </w:rPr>
              <w:fldChar w:fldCharType="separate"/>
            </w:r>
            <w:r>
              <w:rPr>
                <w:noProof/>
                <w:webHidden/>
              </w:rPr>
              <w:t>10</w:t>
            </w:r>
            <w:r>
              <w:rPr>
                <w:noProof/>
                <w:webHidden/>
              </w:rPr>
              <w:fldChar w:fldCharType="end"/>
            </w:r>
          </w:hyperlink>
        </w:p>
        <w:p w14:paraId="1A31758D" w14:textId="39FA688A"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3" w:history="1">
            <w:r w:rsidRPr="0030716A">
              <w:rPr>
                <w:rStyle w:val="Hiperpovezava"/>
                <w:rFonts w:cstheme="minorHAnsi"/>
                <w:noProof/>
              </w:rPr>
              <w:t>OBVEZNOSTI ZAVAROVALCA</w:t>
            </w:r>
            <w:r>
              <w:rPr>
                <w:noProof/>
                <w:webHidden/>
              </w:rPr>
              <w:tab/>
            </w:r>
            <w:r>
              <w:rPr>
                <w:noProof/>
                <w:webHidden/>
              </w:rPr>
              <w:fldChar w:fldCharType="begin"/>
            </w:r>
            <w:r>
              <w:rPr>
                <w:noProof/>
                <w:webHidden/>
              </w:rPr>
              <w:instrText xml:space="preserve"> PAGEREF _Toc227573263 \h </w:instrText>
            </w:r>
            <w:r>
              <w:rPr>
                <w:noProof/>
                <w:webHidden/>
              </w:rPr>
            </w:r>
            <w:r>
              <w:rPr>
                <w:noProof/>
                <w:webHidden/>
              </w:rPr>
              <w:fldChar w:fldCharType="separate"/>
            </w:r>
            <w:r>
              <w:rPr>
                <w:noProof/>
                <w:webHidden/>
              </w:rPr>
              <w:t>11</w:t>
            </w:r>
            <w:r>
              <w:rPr>
                <w:noProof/>
                <w:webHidden/>
              </w:rPr>
              <w:fldChar w:fldCharType="end"/>
            </w:r>
          </w:hyperlink>
        </w:p>
        <w:p w14:paraId="767763DB" w14:textId="69DF96E1"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4" w:history="1">
            <w:r w:rsidRPr="0030716A">
              <w:rPr>
                <w:rStyle w:val="Hiperpovezava"/>
                <w:rFonts w:cstheme="minorHAnsi"/>
                <w:noProof/>
              </w:rPr>
              <w:t>LIKVIDACIJSKI POSTOPEK</w:t>
            </w:r>
            <w:r>
              <w:rPr>
                <w:noProof/>
                <w:webHidden/>
              </w:rPr>
              <w:tab/>
            </w:r>
            <w:r>
              <w:rPr>
                <w:noProof/>
                <w:webHidden/>
              </w:rPr>
              <w:fldChar w:fldCharType="begin"/>
            </w:r>
            <w:r>
              <w:rPr>
                <w:noProof/>
                <w:webHidden/>
              </w:rPr>
              <w:instrText xml:space="preserve"> PAGEREF _Toc227573264 \h </w:instrText>
            </w:r>
            <w:r>
              <w:rPr>
                <w:noProof/>
                <w:webHidden/>
              </w:rPr>
            </w:r>
            <w:r>
              <w:rPr>
                <w:noProof/>
                <w:webHidden/>
              </w:rPr>
              <w:fldChar w:fldCharType="separate"/>
            </w:r>
            <w:r>
              <w:rPr>
                <w:noProof/>
                <w:webHidden/>
              </w:rPr>
              <w:t>11</w:t>
            </w:r>
            <w:r>
              <w:rPr>
                <w:noProof/>
                <w:webHidden/>
              </w:rPr>
              <w:fldChar w:fldCharType="end"/>
            </w:r>
          </w:hyperlink>
        </w:p>
        <w:p w14:paraId="5D3ECD41" w14:textId="06C38E8C"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5" w:history="1">
            <w:r w:rsidRPr="0030716A">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_Toc227573265 \h </w:instrText>
            </w:r>
            <w:r>
              <w:rPr>
                <w:noProof/>
                <w:webHidden/>
              </w:rPr>
            </w:r>
            <w:r>
              <w:rPr>
                <w:noProof/>
                <w:webHidden/>
              </w:rPr>
              <w:fldChar w:fldCharType="separate"/>
            </w:r>
            <w:r>
              <w:rPr>
                <w:noProof/>
                <w:webHidden/>
              </w:rPr>
              <w:t>13</w:t>
            </w:r>
            <w:r>
              <w:rPr>
                <w:noProof/>
                <w:webHidden/>
              </w:rPr>
              <w:fldChar w:fldCharType="end"/>
            </w:r>
          </w:hyperlink>
        </w:p>
        <w:p w14:paraId="4D552AD4" w14:textId="1531A3F2"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6" w:history="1">
            <w:r w:rsidRPr="0030716A">
              <w:rPr>
                <w:rStyle w:val="Hiperpovezava"/>
                <w:noProof/>
              </w:rPr>
              <w:t>POVRNITEV ŠKODE</w:t>
            </w:r>
            <w:r>
              <w:rPr>
                <w:noProof/>
                <w:webHidden/>
              </w:rPr>
              <w:tab/>
            </w:r>
            <w:r>
              <w:rPr>
                <w:noProof/>
                <w:webHidden/>
              </w:rPr>
              <w:fldChar w:fldCharType="begin"/>
            </w:r>
            <w:r>
              <w:rPr>
                <w:noProof/>
                <w:webHidden/>
              </w:rPr>
              <w:instrText xml:space="preserve"> PAGEREF _Toc227573266 \h </w:instrText>
            </w:r>
            <w:r>
              <w:rPr>
                <w:noProof/>
                <w:webHidden/>
              </w:rPr>
            </w:r>
            <w:r>
              <w:rPr>
                <w:noProof/>
                <w:webHidden/>
              </w:rPr>
              <w:fldChar w:fldCharType="separate"/>
            </w:r>
            <w:r>
              <w:rPr>
                <w:noProof/>
                <w:webHidden/>
              </w:rPr>
              <w:t>14</w:t>
            </w:r>
            <w:r>
              <w:rPr>
                <w:noProof/>
                <w:webHidden/>
              </w:rPr>
              <w:fldChar w:fldCharType="end"/>
            </w:r>
          </w:hyperlink>
        </w:p>
        <w:p w14:paraId="5758D64A" w14:textId="296646E7"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7" w:history="1">
            <w:r w:rsidRPr="0030716A">
              <w:rPr>
                <w:rStyle w:val="Hiperpovezava"/>
                <w:rFonts w:cstheme="minorHAnsi"/>
                <w:noProof/>
              </w:rPr>
              <w:t>AVTORSKE PRAVICE</w:t>
            </w:r>
            <w:r>
              <w:rPr>
                <w:noProof/>
                <w:webHidden/>
              </w:rPr>
              <w:tab/>
            </w:r>
            <w:r>
              <w:rPr>
                <w:noProof/>
                <w:webHidden/>
              </w:rPr>
              <w:fldChar w:fldCharType="begin"/>
            </w:r>
            <w:r>
              <w:rPr>
                <w:noProof/>
                <w:webHidden/>
              </w:rPr>
              <w:instrText xml:space="preserve"> PAGEREF _Toc227573267 \h </w:instrText>
            </w:r>
            <w:r>
              <w:rPr>
                <w:noProof/>
                <w:webHidden/>
              </w:rPr>
            </w:r>
            <w:r>
              <w:rPr>
                <w:noProof/>
                <w:webHidden/>
              </w:rPr>
              <w:fldChar w:fldCharType="separate"/>
            </w:r>
            <w:r>
              <w:rPr>
                <w:noProof/>
                <w:webHidden/>
              </w:rPr>
              <w:t>14</w:t>
            </w:r>
            <w:r>
              <w:rPr>
                <w:noProof/>
                <w:webHidden/>
              </w:rPr>
              <w:fldChar w:fldCharType="end"/>
            </w:r>
          </w:hyperlink>
        </w:p>
        <w:p w14:paraId="0621B578" w14:textId="4301C12D"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8" w:history="1">
            <w:r w:rsidRPr="0030716A">
              <w:rPr>
                <w:rStyle w:val="Hiperpovezava"/>
                <w:noProof/>
              </w:rPr>
              <w:t>SKRBNIKI POGODBE</w:t>
            </w:r>
            <w:r>
              <w:rPr>
                <w:noProof/>
                <w:webHidden/>
              </w:rPr>
              <w:tab/>
            </w:r>
            <w:r>
              <w:rPr>
                <w:noProof/>
                <w:webHidden/>
              </w:rPr>
              <w:fldChar w:fldCharType="begin"/>
            </w:r>
            <w:r>
              <w:rPr>
                <w:noProof/>
                <w:webHidden/>
              </w:rPr>
              <w:instrText xml:space="preserve"> PAGEREF _Toc227573268 \h </w:instrText>
            </w:r>
            <w:r>
              <w:rPr>
                <w:noProof/>
                <w:webHidden/>
              </w:rPr>
            </w:r>
            <w:r>
              <w:rPr>
                <w:noProof/>
                <w:webHidden/>
              </w:rPr>
              <w:fldChar w:fldCharType="separate"/>
            </w:r>
            <w:r>
              <w:rPr>
                <w:noProof/>
                <w:webHidden/>
              </w:rPr>
              <w:t>14</w:t>
            </w:r>
            <w:r>
              <w:rPr>
                <w:noProof/>
                <w:webHidden/>
              </w:rPr>
              <w:fldChar w:fldCharType="end"/>
            </w:r>
          </w:hyperlink>
        </w:p>
        <w:p w14:paraId="563B753D" w14:textId="40802588"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69" w:history="1">
            <w:r w:rsidRPr="0030716A">
              <w:rPr>
                <w:rStyle w:val="Hiperpovezava"/>
                <w:noProof/>
              </w:rPr>
              <w:t>TAJNI PODATKI IN POSLOVNA SKRIVNOST</w:t>
            </w:r>
            <w:r>
              <w:rPr>
                <w:noProof/>
                <w:webHidden/>
              </w:rPr>
              <w:tab/>
            </w:r>
            <w:r>
              <w:rPr>
                <w:noProof/>
                <w:webHidden/>
              </w:rPr>
              <w:fldChar w:fldCharType="begin"/>
            </w:r>
            <w:r>
              <w:rPr>
                <w:noProof/>
                <w:webHidden/>
              </w:rPr>
              <w:instrText xml:space="preserve"> PAGEREF _Toc227573269 \h </w:instrText>
            </w:r>
            <w:r>
              <w:rPr>
                <w:noProof/>
                <w:webHidden/>
              </w:rPr>
            </w:r>
            <w:r>
              <w:rPr>
                <w:noProof/>
                <w:webHidden/>
              </w:rPr>
              <w:fldChar w:fldCharType="separate"/>
            </w:r>
            <w:r>
              <w:rPr>
                <w:noProof/>
                <w:webHidden/>
              </w:rPr>
              <w:t>15</w:t>
            </w:r>
            <w:r>
              <w:rPr>
                <w:noProof/>
                <w:webHidden/>
              </w:rPr>
              <w:fldChar w:fldCharType="end"/>
            </w:r>
          </w:hyperlink>
        </w:p>
        <w:p w14:paraId="420D8B4A" w14:textId="40D2D34F"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70" w:history="1">
            <w:r w:rsidRPr="0030716A">
              <w:rPr>
                <w:rStyle w:val="Hiperpovezava"/>
                <w:rFonts w:asciiTheme="majorHAnsi" w:hAnsiTheme="majorHAnsi" w:cstheme="majorHAnsi"/>
                <w:noProof/>
              </w:rPr>
              <w:t>OBVLADOVANJE NASPROTIJ INTERESOV</w:t>
            </w:r>
            <w:r>
              <w:rPr>
                <w:noProof/>
                <w:webHidden/>
              </w:rPr>
              <w:tab/>
            </w:r>
            <w:r>
              <w:rPr>
                <w:noProof/>
                <w:webHidden/>
              </w:rPr>
              <w:fldChar w:fldCharType="begin"/>
            </w:r>
            <w:r>
              <w:rPr>
                <w:noProof/>
                <w:webHidden/>
              </w:rPr>
              <w:instrText xml:space="preserve"> PAGEREF _Toc227573270 \h </w:instrText>
            </w:r>
            <w:r>
              <w:rPr>
                <w:noProof/>
                <w:webHidden/>
              </w:rPr>
            </w:r>
            <w:r>
              <w:rPr>
                <w:noProof/>
                <w:webHidden/>
              </w:rPr>
              <w:fldChar w:fldCharType="separate"/>
            </w:r>
            <w:r>
              <w:rPr>
                <w:noProof/>
                <w:webHidden/>
              </w:rPr>
              <w:t>15</w:t>
            </w:r>
            <w:r>
              <w:rPr>
                <w:noProof/>
                <w:webHidden/>
              </w:rPr>
              <w:fldChar w:fldCharType="end"/>
            </w:r>
          </w:hyperlink>
        </w:p>
        <w:p w14:paraId="1CA55F77" w14:textId="137A1279"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71" w:history="1">
            <w:r w:rsidRPr="0030716A">
              <w:rPr>
                <w:rStyle w:val="Hiperpovezava"/>
                <w:rFonts w:asciiTheme="majorHAnsi" w:hAnsiTheme="majorHAnsi" w:cstheme="majorHAnsi"/>
                <w:noProof/>
              </w:rPr>
              <w:t>PREPREČEVANJE PREVAR</w:t>
            </w:r>
            <w:r>
              <w:rPr>
                <w:noProof/>
                <w:webHidden/>
              </w:rPr>
              <w:tab/>
            </w:r>
            <w:r>
              <w:rPr>
                <w:noProof/>
                <w:webHidden/>
              </w:rPr>
              <w:fldChar w:fldCharType="begin"/>
            </w:r>
            <w:r>
              <w:rPr>
                <w:noProof/>
                <w:webHidden/>
              </w:rPr>
              <w:instrText xml:space="preserve"> PAGEREF _Toc227573271 \h </w:instrText>
            </w:r>
            <w:r>
              <w:rPr>
                <w:noProof/>
                <w:webHidden/>
              </w:rPr>
            </w:r>
            <w:r>
              <w:rPr>
                <w:noProof/>
                <w:webHidden/>
              </w:rPr>
              <w:fldChar w:fldCharType="separate"/>
            </w:r>
            <w:r>
              <w:rPr>
                <w:noProof/>
                <w:webHidden/>
              </w:rPr>
              <w:t>16</w:t>
            </w:r>
            <w:r>
              <w:rPr>
                <w:noProof/>
                <w:webHidden/>
              </w:rPr>
              <w:fldChar w:fldCharType="end"/>
            </w:r>
          </w:hyperlink>
        </w:p>
        <w:p w14:paraId="0F4C19F2" w14:textId="64CB4C0F"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72" w:history="1">
            <w:r w:rsidRPr="0030716A">
              <w:rPr>
                <w:rStyle w:val="Hiperpovezava"/>
                <w:rFonts w:asciiTheme="majorHAnsi" w:hAnsiTheme="majorHAnsi" w:cstheme="majorHAnsi"/>
                <w:noProof/>
              </w:rPr>
              <w:t>VARSTVO OSEBNIH PODATKOV</w:t>
            </w:r>
            <w:r>
              <w:rPr>
                <w:noProof/>
                <w:webHidden/>
              </w:rPr>
              <w:tab/>
            </w:r>
            <w:r>
              <w:rPr>
                <w:noProof/>
                <w:webHidden/>
              </w:rPr>
              <w:fldChar w:fldCharType="begin"/>
            </w:r>
            <w:r>
              <w:rPr>
                <w:noProof/>
                <w:webHidden/>
              </w:rPr>
              <w:instrText xml:space="preserve"> PAGEREF _Toc227573272 \h </w:instrText>
            </w:r>
            <w:r>
              <w:rPr>
                <w:noProof/>
                <w:webHidden/>
              </w:rPr>
            </w:r>
            <w:r>
              <w:rPr>
                <w:noProof/>
                <w:webHidden/>
              </w:rPr>
              <w:fldChar w:fldCharType="separate"/>
            </w:r>
            <w:r>
              <w:rPr>
                <w:noProof/>
                <w:webHidden/>
              </w:rPr>
              <w:t>16</w:t>
            </w:r>
            <w:r>
              <w:rPr>
                <w:noProof/>
                <w:webHidden/>
              </w:rPr>
              <w:fldChar w:fldCharType="end"/>
            </w:r>
          </w:hyperlink>
        </w:p>
        <w:p w14:paraId="758C17DA" w14:textId="1DE1D417"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73" w:history="1">
            <w:r w:rsidRPr="0030716A">
              <w:rPr>
                <w:rStyle w:val="Hiperpovezava"/>
                <w:rFonts w:asciiTheme="majorHAnsi" w:hAnsiTheme="majorHAnsi" w:cstheme="majorHAnsi"/>
                <w:noProof/>
              </w:rPr>
              <w:t>ODSTOP OD POGODBE</w:t>
            </w:r>
            <w:r>
              <w:rPr>
                <w:noProof/>
                <w:webHidden/>
              </w:rPr>
              <w:tab/>
            </w:r>
            <w:r>
              <w:rPr>
                <w:noProof/>
                <w:webHidden/>
              </w:rPr>
              <w:fldChar w:fldCharType="begin"/>
            </w:r>
            <w:r>
              <w:rPr>
                <w:noProof/>
                <w:webHidden/>
              </w:rPr>
              <w:instrText xml:space="preserve"> PAGEREF _Toc227573273 \h </w:instrText>
            </w:r>
            <w:r>
              <w:rPr>
                <w:noProof/>
                <w:webHidden/>
              </w:rPr>
            </w:r>
            <w:r>
              <w:rPr>
                <w:noProof/>
                <w:webHidden/>
              </w:rPr>
              <w:fldChar w:fldCharType="separate"/>
            </w:r>
            <w:r>
              <w:rPr>
                <w:noProof/>
                <w:webHidden/>
              </w:rPr>
              <w:t>17</w:t>
            </w:r>
            <w:r>
              <w:rPr>
                <w:noProof/>
                <w:webHidden/>
              </w:rPr>
              <w:fldChar w:fldCharType="end"/>
            </w:r>
          </w:hyperlink>
        </w:p>
        <w:p w14:paraId="1A7BF637" w14:textId="324197B5"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74" w:history="1">
            <w:r w:rsidRPr="0030716A">
              <w:rPr>
                <w:rStyle w:val="Hiperpovezava"/>
                <w:rFonts w:asciiTheme="majorHAnsi" w:hAnsiTheme="majorHAnsi" w:cstheme="majorHAnsi"/>
                <w:noProof/>
              </w:rPr>
              <w:t>PROTIKORUPCIJSKA KLAVZULA</w:t>
            </w:r>
            <w:r>
              <w:rPr>
                <w:noProof/>
                <w:webHidden/>
              </w:rPr>
              <w:tab/>
            </w:r>
            <w:r>
              <w:rPr>
                <w:noProof/>
                <w:webHidden/>
              </w:rPr>
              <w:fldChar w:fldCharType="begin"/>
            </w:r>
            <w:r>
              <w:rPr>
                <w:noProof/>
                <w:webHidden/>
              </w:rPr>
              <w:instrText xml:space="preserve"> PAGEREF _Toc227573274 \h </w:instrText>
            </w:r>
            <w:r>
              <w:rPr>
                <w:noProof/>
                <w:webHidden/>
              </w:rPr>
            </w:r>
            <w:r>
              <w:rPr>
                <w:noProof/>
                <w:webHidden/>
              </w:rPr>
              <w:fldChar w:fldCharType="separate"/>
            </w:r>
            <w:r>
              <w:rPr>
                <w:noProof/>
                <w:webHidden/>
              </w:rPr>
              <w:t>17</w:t>
            </w:r>
            <w:r>
              <w:rPr>
                <w:noProof/>
                <w:webHidden/>
              </w:rPr>
              <w:fldChar w:fldCharType="end"/>
            </w:r>
          </w:hyperlink>
        </w:p>
        <w:p w14:paraId="20A164BD" w14:textId="6F2444B8"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75" w:history="1">
            <w:r w:rsidRPr="0030716A">
              <w:rPr>
                <w:rStyle w:val="Hiperpovezava"/>
                <w:noProof/>
              </w:rPr>
              <w:t>RAZVEZNI POGOJ</w:t>
            </w:r>
            <w:r>
              <w:rPr>
                <w:noProof/>
                <w:webHidden/>
              </w:rPr>
              <w:tab/>
            </w:r>
            <w:r>
              <w:rPr>
                <w:noProof/>
                <w:webHidden/>
              </w:rPr>
              <w:fldChar w:fldCharType="begin"/>
            </w:r>
            <w:r>
              <w:rPr>
                <w:noProof/>
                <w:webHidden/>
              </w:rPr>
              <w:instrText xml:space="preserve"> PAGEREF _Toc227573275 \h </w:instrText>
            </w:r>
            <w:r>
              <w:rPr>
                <w:noProof/>
                <w:webHidden/>
              </w:rPr>
            </w:r>
            <w:r>
              <w:rPr>
                <w:noProof/>
                <w:webHidden/>
              </w:rPr>
              <w:fldChar w:fldCharType="separate"/>
            </w:r>
            <w:r>
              <w:rPr>
                <w:noProof/>
                <w:webHidden/>
              </w:rPr>
              <w:t>17</w:t>
            </w:r>
            <w:r>
              <w:rPr>
                <w:noProof/>
                <w:webHidden/>
              </w:rPr>
              <w:fldChar w:fldCharType="end"/>
            </w:r>
          </w:hyperlink>
        </w:p>
        <w:p w14:paraId="6AA26872" w14:textId="44B8A431" w:rsidR="00D356DC" w:rsidRDefault="00D356DC">
          <w:pPr>
            <w:pStyle w:val="Kazalovsebine1"/>
            <w:rPr>
              <w:rFonts w:asciiTheme="minorHAnsi" w:eastAsiaTheme="minorEastAsia" w:hAnsiTheme="minorHAnsi" w:cstheme="minorBidi"/>
              <w:noProof/>
              <w:kern w:val="2"/>
              <w:sz w:val="24"/>
              <w:szCs w:val="24"/>
              <w14:ligatures w14:val="standardContextual"/>
            </w:rPr>
          </w:pPr>
          <w:hyperlink w:anchor="_Toc227573276" w:history="1">
            <w:r w:rsidRPr="0030716A">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_Toc227573276 \h </w:instrText>
            </w:r>
            <w:r>
              <w:rPr>
                <w:noProof/>
                <w:webHidden/>
              </w:rPr>
            </w:r>
            <w:r>
              <w:rPr>
                <w:noProof/>
                <w:webHidden/>
              </w:rPr>
              <w:fldChar w:fldCharType="separate"/>
            </w:r>
            <w:r>
              <w:rPr>
                <w:noProof/>
                <w:webHidden/>
              </w:rPr>
              <w:t>18</w:t>
            </w:r>
            <w:r>
              <w:rPr>
                <w:noProof/>
                <w:webHidden/>
              </w:rPr>
              <w:fldChar w:fldCharType="end"/>
            </w:r>
          </w:hyperlink>
        </w:p>
        <w:p w14:paraId="184C29A9" w14:textId="738DC9AF"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227573253"/>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D432B3">
      <w:pPr>
        <w:rPr>
          <w:b/>
        </w:rPr>
      </w:pPr>
      <w:r w:rsidRPr="00EE2F8E">
        <w:t>Pogodben</w:t>
      </w:r>
      <w:r>
        <w:t>i</w:t>
      </w:r>
      <w:r w:rsidRPr="00EE2F8E">
        <w:t xml:space="preserve"> strank</w:t>
      </w:r>
      <w:r>
        <w:t>i</w:t>
      </w:r>
      <w:r w:rsidRPr="00EE2F8E">
        <w:t xml:space="preserve"> uvodoma ugotavljata:</w:t>
      </w:r>
    </w:p>
    <w:p w14:paraId="1A0D895A" w14:textId="10AC3B54" w:rsidR="009136FE" w:rsidRPr="00EE2F8E" w:rsidRDefault="009136FE" w:rsidP="00D432B3">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00B36E9D" w:rsidRPr="00B36E9D">
        <w:rPr>
          <w:rFonts w:ascii="Arial" w:hAnsi="Arial" w:cs="Arial"/>
        </w:rPr>
        <w:t>Zavarovanje premoženja in premoženjskih interesov Zavoda RS za blagovne rezerve</w:t>
      </w:r>
      <w:r w:rsidRPr="4058A96E">
        <w:rPr>
          <w:rFonts w:ascii="Arial" w:hAnsi="Arial" w:cs="Arial"/>
        </w:rPr>
        <w:t xml:space="preserve">« </w:t>
      </w:r>
      <w:r w:rsidRPr="008367E1">
        <w:rPr>
          <w:rFonts w:ascii="Arial" w:hAnsi="Arial" w:cs="Arial"/>
        </w:rPr>
        <w:t xml:space="preserve">po </w:t>
      </w:r>
      <w:r w:rsidR="00B36E9D">
        <w:rPr>
          <w:rFonts w:ascii="Arial" w:hAnsi="Arial" w:cs="Arial"/>
        </w:rPr>
        <w:t>konkurenčnem</w:t>
      </w:r>
      <w:r>
        <w:rPr>
          <w:rFonts w:ascii="Arial" w:hAnsi="Arial" w:cs="Arial"/>
        </w:rPr>
        <w:t xml:space="preserve"> postopku</w:t>
      </w:r>
      <w:r w:rsidR="00B36E9D">
        <w:rPr>
          <w:rFonts w:ascii="Arial" w:hAnsi="Arial" w:cs="Arial"/>
        </w:rPr>
        <w:t xml:space="preserve"> s pogajanji</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364757DE" w:rsidR="009136FE" w:rsidRPr="00EE2F8E" w:rsidRDefault="009136FE" w:rsidP="00D432B3">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B36E9D" w:rsidRPr="004A3AF0">
        <w:rPr>
          <w:rFonts w:ascii="Arial" w:hAnsi="Arial" w:cs="Arial"/>
        </w:rPr>
        <w:t>………………</w:t>
      </w:r>
      <w:r w:rsidRPr="004A3AF0">
        <w:rPr>
          <w:rFonts w:ascii="Arial" w:hAnsi="Arial" w:cs="Arial"/>
        </w:rPr>
        <w:t xml:space="preserve"> (št. JN BR: </w:t>
      </w:r>
      <w:r w:rsidR="00B36E9D" w:rsidRPr="004A3AF0">
        <w:rPr>
          <w:rFonts w:ascii="Arial" w:hAnsi="Arial" w:cs="Arial"/>
        </w:rPr>
        <w:t>………………</w:t>
      </w:r>
      <w:r w:rsidRPr="004A3AF0">
        <w:rPr>
          <w:rFonts w:ascii="Arial" w:hAnsi="Arial" w:cs="Arial"/>
        </w:rPr>
        <w:t>)</w:t>
      </w:r>
      <w:r w:rsidRPr="4698246E">
        <w:rPr>
          <w:rFonts w:ascii="Arial" w:hAnsi="Arial" w:cs="Arial"/>
        </w:rPr>
        <w:t>;</w:t>
      </w:r>
    </w:p>
    <w:p w14:paraId="4B7FE84B" w14:textId="54F37DE0" w:rsidR="009136FE" w:rsidRDefault="009136FE" w:rsidP="00D432B3">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sidR="00563453">
        <w:rPr>
          <w:rFonts w:ascii="Arial" w:hAnsi="Arial" w:cs="Arial"/>
        </w:rPr>
        <w:t>, št.:………………</w:t>
      </w:r>
      <w:r w:rsidR="00B36E9D">
        <w:rPr>
          <w:rFonts w:ascii="Arial" w:hAnsi="Arial" w:cs="Arial"/>
        </w:rPr>
        <w:t xml:space="preserve"> z dne ……………, s katero je oddal izvajalcu predmetno naročilo v sklopu ………………….. </w:t>
      </w:r>
      <w:r w:rsidR="00B36E9D" w:rsidRPr="00B36E9D">
        <w:rPr>
          <w:rFonts w:ascii="Arial" w:eastAsia="Times New Roman" w:hAnsi="Arial"/>
          <w:i/>
          <w:color w:val="BFBFBF" w:themeColor="background1" w:themeShade="BF"/>
          <w:sz w:val="18"/>
          <w:szCs w:val="18"/>
          <w:lang w:eastAsia="sl-SI"/>
        </w:rPr>
        <w:t xml:space="preserve">(se vpiše </w:t>
      </w:r>
      <w:r w:rsidR="00B36E9D">
        <w:rPr>
          <w:rFonts w:ascii="Arial" w:eastAsia="Times New Roman" w:hAnsi="Arial"/>
          <w:i/>
          <w:color w:val="BFBFBF" w:themeColor="background1" w:themeShade="BF"/>
          <w:sz w:val="18"/>
          <w:szCs w:val="18"/>
          <w:lang w:eastAsia="sl-SI"/>
        </w:rPr>
        <w:t xml:space="preserve">št. in </w:t>
      </w:r>
      <w:r w:rsidR="00B36E9D" w:rsidRPr="00B36E9D">
        <w:rPr>
          <w:rFonts w:ascii="Arial" w:eastAsia="Times New Roman" w:hAnsi="Arial"/>
          <w:i/>
          <w:color w:val="BFBFBF" w:themeColor="background1" w:themeShade="BF"/>
          <w:sz w:val="18"/>
          <w:szCs w:val="18"/>
          <w:lang w:eastAsia="sl-SI"/>
        </w:rPr>
        <w:t>naziv sklopa)</w:t>
      </w:r>
      <w:r w:rsidR="00B36E9D">
        <w:rPr>
          <w:rFonts w:ascii="Arial" w:hAnsi="Arial" w:cs="Arial"/>
        </w:rPr>
        <w:t xml:space="preserve"> </w:t>
      </w:r>
      <w:r>
        <w:rPr>
          <w:rFonts w:ascii="Arial" w:hAnsi="Arial" w:cs="Arial"/>
        </w:rPr>
        <w:t>ter da je odločitev o oddaji naročila postala pravnomočna dne …………………;</w:t>
      </w:r>
      <w:r w:rsidR="00B36E9D">
        <w:rPr>
          <w:rFonts w:ascii="Arial" w:hAnsi="Arial" w:cs="Arial"/>
        </w:rPr>
        <w:t xml:space="preserve"> </w:t>
      </w:r>
      <w:r w:rsidR="00B36E9D" w:rsidRPr="00B36E9D">
        <w:rPr>
          <w:rFonts w:ascii="Arial" w:eastAsia="Times New Roman" w:hAnsi="Arial"/>
          <w:i/>
          <w:color w:val="BFBFBF" w:themeColor="background1" w:themeShade="BF"/>
          <w:sz w:val="18"/>
          <w:szCs w:val="18"/>
          <w:lang w:eastAsia="sl-SI"/>
        </w:rPr>
        <w:t>(se prilagodi glede na sklop za katerega se sklepa ta pogodba)</w:t>
      </w:r>
    </w:p>
    <w:p w14:paraId="2F3C98B8" w14:textId="54410BDF" w:rsidR="00B36E9D" w:rsidRDefault="00B36E9D" w:rsidP="00D432B3">
      <w:pPr>
        <w:pStyle w:val="Odstavekseznama"/>
        <w:widowControl w:val="0"/>
        <w:numPr>
          <w:ilvl w:val="0"/>
          <w:numId w:val="2"/>
        </w:numPr>
        <w:spacing w:line="240" w:lineRule="auto"/>
        <w:rPr>
          <w:rFonts w:ascii="Arial" w:hAnsi="Arial" w:cs="Arial"/>
        </w:rPr>
      </w:pPr>
      <w:r w:rsidRPr="00B36E9D">
        <w:rPr>
          <w:rFonts w:ascii="Arial" w:hAnsi="Arial" w:cs="Arial"/>
        </w:rPr>
        <w:t xml:space="preserve">da ima </w:t>
      </w:r>
      <w:r>
        <w:rPr>
          <w:rFonts w:ascii="Arial" w:hAnsi="Arial" w:cs="Arial"/>
        </w:rPr>
        <w:t>izvajalec</w:t>
      </w:r>
      <w:r w:rsidRPr="00B36E9D">
        <w:rPr>
          <w:rFonts w:ascii="Arial" w:hAnsi="Arial" w:cs="Arial"/>
        </w:rPr>
        <w:t xml:space="preserve"> vsa potrebna dovoljenja za opravljanje zavarovalnih poslov, k</w:t>
      </w:r>
      <w:r w:rsidR="00DA66F2">
        <w:rPr>
          <w:rFonts w:ascii="Arial" w:hAnsi="Arial" w:cs="Arial"/>
        </w:rPr>
        <w:t>i so predmet te pogodbe</w:t>
      </w:r>
      <w:r w:rsidRPr="00B36E9D">
        <w:rPr>
          <w:rFonts w:ascii="Arial" w:hAnsi="Arial" w:cs="Arial"/>
        </w:rPr>
        <w:t>, in sicer samostojno ali v sodelovanju z zavarovalnicami v posamezni državi</w:t>
      </w:r>
      <w:r w:rsidR="00DA66F2">
        <w:rPr>
          <w:rFonts w:ascii="Arial" w:hAnsi="Arial" w:cs="Arial"/>
        </w:rPr>
        <w:t>, v kolikor se zavarovano premoženje nahaja izven RS;</w:t>
      </w:r>
    </w:p>
    <w:p w14:paraId="04FF67A2" w14:textId="080126DD" w:rsidR="009136FE" w:rsidRDefault="009136FE" w:rsidP="00D432B3">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2" w:name="_Toc227573254"/>
      <w:bookmarkStart w:id="3" w:name="_Toc99019225"/>
      <w:r w:rsidRPr="009136FE">
        <w:rPr>
          <w:szCs w:val="24"/>
        </w:rPr>
        <w:t>SPLOŠNE DOLOČBE</w:t>
      </w:r>
      <w:bookmarkEnd w:id="2"/>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6E3917" w:rsidRDefault="009136FE" w:rsidP="009136FE">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14:paraId="6572B1B9" w14:textId="77777777" w:rsidR="009136FE" w:rsidRPr="006E3917" w:rsidRDefault="009136FE" w:rsidP="009136FE">
      <w:pPr>
        <w:widowControl w:val="0"/>
        <w:rPr>
          <w:rFonts w:cs="Arial"/>
        </w:rPr>
      </w:pPr>
    </w:p>
    <w:p w14:paraId="7C18EFB4" w14:textId="15A336DC" w:rsidR="009136FE" w:rsidRPr="006E3917" w:rsidRDefault="009136FE" w:rsidP="009136FE">
      <w:pPr>
        <w:widowControl w:val="0"/>
        <w:rPr>
          <w:rFonts w:cs="Arial"/>
        </w:rPr>
      </w:pPr>
      <w:r w:rsidRPr="006E3917">
        <w:rPr>
          <w:rFonts w:cs="Arial"/>
        </w:rPr>
        <w:t xml:space="preserve">V primeru, da je </w:t>
      </w:r>
      <w:r w:rsidR="0075301A" w:rsidRPr="006E3917">
        <w:rPr>
          <w:rFonts w:cs="Arial"/>
        </w:rPr>
        <w:t>izvajalec</w:t>
      </w:r>
      <w:r w:rsidRPr="006E3917">
        <w:rPr>
          <w:rFonts w:cs="Arial"/>
        </w:rPr>
        <w:t xml:space="preserve"> skupina sodelujočih podjetij, so vsa sodelujoča podjetja podpisniki pogodbe </w:t>
      </w:r>
      <w:r w:rsidR="0075301A" w:rsidRPr="006E3917">
        <w:rPr>
          <w:rFonts w:cs="Arial"/>
        </w:rPr>
        <w:t xml:space="preserve">z izvajalcem </w:t>
      </w:r>
      <w:r w:rsidRPr="006E3917">
        <w:rPr>
          <w:rFonts w:cs="Arial"/>
        </w:rPr>
        <w:t xml:space="preserve">in so solidarno odgovorni za uspešno izpolnitev javnega naročila za </w:t>
      </w:r>
      <w:r w:rsidR="0075301A" w:rsidRPr="006E3917">
        <w:rPr>
          <w:rFonts w:cs="Arial"/>
        </w:rPr>
        <w:t>izvedbo storitve</w:t>
      </w:r>
      <w:r w:rsidRPr="006E3917">
        <w:rPr>
          <w:rFonts w:cs="Arial"/>
        </w:rPr>
        <w:t xml:space="preserve"> po tej pogodbi. </w:t>
      </w:r>
    </w:p>
    <w:p w14:paraId="63B0C300" w14:textId="77777777" w:rsidR="009136FE" w:rsidRPr="006E3917" w:rsidRDefault="009136FE" w:rsidP="009136FE">
      <w:pPr>
        <w:widowControl w:val="0"/>
        <w:rPr>
          <w:rFonts w:cs="Arial"/>
        </w:rPr>
      </w:pPr>
    </w:p>
    <w:p w14:paraId="70194FC1" w14:textId="4DB8B04D" w:rsidR="000A5548" w:rsidRDefault="009136FE" w:rsidP="009136FE">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0075301A" w:rsidRPr="006E3917">
        <w:rPr>
          <w:rFonts w:cs="Arial"/>
        </w:rPr>
        <w:t>izvedbo storitve</w:t>
      </w:r>
      <w:r w:rsidRPr="006E3917">
        <w:rPr>
          <w:rFonts w:cs="Arial"/>
        </w:rPr>
        <w:t xml:space="preserve"> po tej pogodbi oz. za njihov del odgovarjajo </w:t>
      </w:r>
      <w:r w:rsidR="0075301A" w:rsidRPr="006E3917">
        <w:rPr>
          <w:rFonts w:cs="Arial"/>
        </w:rPr>
        <w:t>izvajalec</w:t>
      </w:r>
      <w:r w:rsidRPr="006E3917">
        <w:rPr>
          <w:rFonts w:cs="Arial"/>
        </w:rPr>
        <w:t xml:space="preserve"> ali skupina sodelujočih podjetij.</w:t>
      </w:r>
      <w:r w:rsidR="0075301A" w:rsidRPr="00AA406E">
        <w:rPr>
          <w:rFonts w:cs="Arial"/>
          <w:color w:val="BFBFBF" w:themeColor="background1" w:themeShade="BF"/>
        </w:rPr>
        <w:t xml:space="preserve"> </w:t>
      </w:r>
      <w:r w:rsidR="0075301A" w:rsidRPr="00AA406E">
        <w:rPr>
          <w:rFonts w:cs="Arial"/>
          <w:i/>
          <w:color w:val="BFBFBF" w:themeColor="background1" w:themeShade="BF"/>
          <w:sz w:val="18"/>
          <w:szCs w:val="18"/>
        </w:rPr>
        <w:t>(uporabimo, če imamo podizvajalce)</w:t>
      </w:r>
    </w:p>
    <w:p w14:paraId="415068B8" w14:textId="44CE2027" w:rsidR="000A5548" w:rsidRDefault="000A5548" w:rsidP="009136FE">
      <w:pPr>
        <w:widowControl w:val="0"/>
        <w:rPr>
          <w:rFonts w:cs="Arial"/>
          <w:i/>
          <w:color w:val="BFBFBF" w:themeColor="background1" w:themeShade="BF"/>
          <w:sz w:val="18"/>
          <w:szCs w:val="18"/>
        </w:rPr>
      </w:pPr>
    </w:p>
    <w:p w14:paraId="32B452AF" w14:textId="0A7232BE" w:rsidR="000A5548" w:rsidRPr="000A5548" w:rsidRDefault="000A5548" w:rsidP="009136FE">
      <w:pPr>
        <w:widowControl w:val="0"/>
        <w:rPr>
          <w:rFonts w:cs="Arial"/>
        </w:rPr>
      </w:pPr>
      <w:r w:rsidRPr="000A5548">
        <w:rPr>
          <w:rFonts w:cs="Arial"/>
        </w:rPr>
        <w:t xml:space="preserve">Naročnik bo </w:t>
      </w:r>
      <w:r>
        <w:rPr>
          <w:rFonts w:cs="Arial"/>
        </w:rPr>
        <w:t xml:space="preserve">v </w:t>
      </w:r>
      <w:r w:rsidRPr="000A5548">
        <w:rPr>
          <w:rFonts w:cs="Arial"/>
        </w:rPr>
        <w:t xml:space="preserve">času trajanja te pogodbe komuniciral samo z glavnim izvajalcem (nosilcem posla). </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4" w:name="_Toc99019226"/>
      <w:bookmarkStart w:id="5" w:name="_Toc227573255"/>
      <w:r w:rsidRPr="008E036E">
        <w:rPr>
          <w:szCs w:val="24"/>
        </w:rPr>
        <w:t>PREDMET POGODBE</w:t>
      </w:r>
      <w:bookmarkEnd w:id="4"/>
      <w:bookmarkEnd w:id="5"/>
    </w:p>
    <w:p w14:paraId="0ABB06B8" w14:textId="77777777" w:rsidR="008F7076" w:rsidRPr="008F7076" w:rsidRDefault="008F7076" w:rsidP="008F7076"/>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425C5A" w14:textId="57F20E99" w:rsidR="00DA66F2" w:rsidRPr="00DA66F2" w:rsidRDefault="009136FE" w:rsidP="00DA66F2">
      <w:pPr>
        <w:widowControl w:val="0"/>
        <w:rPr>
          <w:rFonts w:cs="Arial"/>
          <w:lang w:val="x-none"/>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0E279F">
        <w:rPr>
          <w:rFonts w:cs="Arial"/>
        </w:rPr>
        <w:t>zavarovalnica</w:t>
      </w:r>
      <w:r w:rsidRPr="00B37615">
        <w:rPr>
          <w:rFonts w:cs="Arial"/>
        </w:rPr>
        <w:t xml:space="preserve"> pa </w:t>
      </w:r>
      <w:r w:rsidR="00DA66F2" w:rsidRPr="00DA66F2">
        <w:rPr>
          <w:rFonts w:cs="Arial"/>
          <w:lang w:val="x-none"/>
        </w:rPr>
        <w:t>prevzema v zavarovanje premoženje in premoženjske interese zavarovalca, v skladu z zavarovalnim programom za naslednje zavarovalne vrste (pri katerih se uporabljajo navedeni zavarovalni pogoji zavarovalnice):</w:t>
      </w:r>
    </w:p>
    <w:p w14:paraId="07DDB01B" w14:textId="77777777" w:rsidR="00DA66F2" w:rsidRPr="00DA66F2" w:rsidRDefault="00DA66F2" w:rsidP="00DA66F2">
      <w:pPr>
        <w:widowControl w:val="0"/>
        <w:rPr>
          <w:rFonts w:cs="Arial"/>
        </w:rPr>
      </w:pPr>
    </w:p>
    <w:p w14:paraId="5EB9B341" w14:textId="77777777" w:rsidR="00DA66F2" w:rsidRPr="00DA66F2" w:rsidRDefault="00DA66F2" w:rsidP="00DA66F2">
      <w:pPr>
        <w:widowControl w:val="0"/>
        <w:rPr>
          <w:rFonts w:cs="Arial"/>
        </w:rPr>
      </w:pPr>
      <w:r w:rsidRPr="00DA66F2">
        <w:rPr>
          <w:rFonts w:cs="Arial"/>
        </w:rPr>
        <w:t xml:space="preserve">SKLOP </w:t>
      </w:r>
      <w:r w:rsidRPr="00DA66F2">
        <w:rPr>
          <w:rFonts w:cs="Arial"/>
        </w:rPr>
        <w:fldChar w:fldCharType="begin">
          <w:ffData>
            <w:name w:val="Besedilo87"/>
            <w:enabled/>
            <w:calcOnExit w:val="0"/>
            <w:textInput/>
          </w:ffData>
        </w:fldChar>
      </w:r>
      <w:bookmarkStart w:id="6" w:name="Besedilo87"/>
      <w:r w:rsidRPr="00DA66F2">
        <w:rPr>
          <w:rFonts w:cs="Arial"/>
        </w:rPr>
        <w:instrText xml:space="preserve"> FORMTEXT </w:instrText>
      </w:r>
      <w:r w:rsidRPr="00DA66F2">
        <w:rPr>
          <w:rFonts w:cs="Arial"/>
        </w:rPr>
      </w:r>
      <w:r w:rsidRPr="00DA66F2">
        <w:rPr>
          <w:rFonts w:cs="Arial"/>
        </w:rPr>
        <w:fldChar w:fldCharType="separate"/>
      </w:r>
      <w:r w:rsidRPr="00DA66F2">
        <w:rPr>
          <w:rFonts w:cs="Arial"/>
        </w:rPr>
        <w:t> </w:t>
      </w:r>
      <w:r w:rsidRPr="00DA66F2">
        <w:rPr>
          <w:rFonts w:cs="Arial"/>
        </w:rPr>
        <w:t> </w:t>
      </w:r>
      <w:r w:rsidRPr="00DA66F2">
        <w:rPr>
          <w:rFonts w:cs="Arial"/>
        </w:rPr>
        <w:t> </w:t>
      </w:r>
      <w:r w:rsidRPr="00DA66F2">
        <w:rPr>
          <w:rFonts w:cs="Arial"/>
        </w:rPr>
        <w:t> </w:t>
      </w:r>
      <w:r w:rsidRPr="00DA66F2">
        <w:rPr>
          <w:rFonts w:cs="Arial"/>
        </w:rPr>
        <w:t> </w:t>
      </w:r>
      <w:r w:rsidRPr="00DA66F2">
        <w:rPr>
          <w:rFonts w:cs="Arial"/>
        </w:rPr>
        <w:fldChar w:fldCharType="end"/>
      </w:r>
      <w:bookmarkEnd w:id="6"/>
    </w:p>
    <w:p w14:paraId="151EAE57" w14:textId="129D090E" w:rsidR="00DA66F2" w:rsidRPr="00DA66F2" w:rsidRDefault="00DA66F2" w:rsidP="00DA66F2">
      <w:pPr>
        <w:widowControl w:val="0"/>
        <w:rPr>
          <w:rFonts w:cs="Arial"/>
          <w:i/>
        </w:rPr>
      </w:pPr>
      <w:r w:rsidRPr="00DA66F2">
        <w:rPr>
          <w:rFonts w:cs="Arial"/>
          <w:i/>
        </w:rPr>
        <w:t xml:space="preserve">- </w:t>
      </w:r>
      <w:r w:rsidRPr="00DA66F2">
        <w:rPr>
          <w:rFonts w:cs="Arial"/>
          <w:i/>
        </w:rPr>
        <w:fldChar w:fldCharType="begin">
          <w:ffData>
            <w:name w:val="Besedilo88"/>
            <w:enabled/>
            <w:calcOnExit w:val="0"/>
            <w:textInput/>
          </w:ffData>
        </w:fldChar>
      </w:r>
      <w:bookmarkStart w:id="7" w:name="Besedilo88"/>
      <w:r w:rsidRPr="00DA66F2">
        <w:rPr>
          <w:rFonts w:cs="Arial"/>
          <w:i/>
        </w:rPr>
        <w:instrText xml:space="preserve"> FORMTEXT </w:instrText>
      </w:r>
      <w:r w:rsidRPr="00DA66F2">
        <w:rPr>
          <w:rFonts w:cs="Arial"/>
          <w:i/>
        </w:rPr>
      </w:r>
      <w:r w:rsidRPr="00DA66F2">
        <w:rPr>
          <w:rFonts w:cs="Arial"/>
          <w:i/>
        </w:rPr>
        <w:fldChar w:fldCharType="separate"/>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rPr>
        <w:fldChar w:fldCharType="end"/>
      </w:r>
      <w:bookmarkEnd w:id="7"/>
      <w:r w:rsidRPr="00DA66F2">
        <w:rPr>
          <w:rFonts w:cs="Arial"/>
          <w:i/>
        </w:rPr>
        <w:t xml:space="preserve"> </w:t>
      </w:r>
      <w:r w:rsidR="00BD2D2E">
        <w:rPr>
          <w:rFonts w:cs="Arial"/>
          <w:i/>
          <w:color w:val="BFBFBF" w:themeColor="background1" w:themeShade="BF"/>
          <w:sz w:val="18"/>
          <w:szCs w:val="18"/>
        </w:rPr>
        <w:t>(</w:t>
      </w:r>
      <w:r w:rsidRPr="00DA66F2">
        <w:rPr>
          <w:rFonts w:cs="Arial"/>
          <w:i/>
          <w:color w:val="BFBFBF" w:themeColor="background1" w:themeShade="BF"/>
          <w:sz w:val="18"/>
          <w:szCs w:val="18"/>
        </w:rPr>
        <w:t>se vpiše zavarovalna vrsta</w:t>
      </w:r>
      <w:r>
        <w:rPr>
          <w:rFonts w:cs="Arial"/>
          <w:i/>
          <w:color w:val="BFBFBF" w:themeColor="background1" w:themeShade="BF"/>
          <w:sz w:val="18"/>
          <w:szCs w:val="18"/>
        </w:rPr>
        <w:t>)</w:t>
      </w:r>
      <w:r w:rsidRPr="00DA66F2">
        <w:rPr>
          <w:rFonts w:cs="Arial"/>
          <w:i/>
        </w:rPr>
        <w:t xml:space="preserve">: </w:t>
      </w:r>
      <w:r w:rsidRPr="00DA66F2">
        <w:rPr>
          <w:rFonts w:cs="Arial"/>
          <w:i/>
        </w:rPr>
        <w:fldChar w:fldCharType="begin">
          <w:ffData>
            <w:name w:val="Besedilo89"/>
            <w:enabled/>
            <w:calcOnExit w:val="0"/>
            <w:textInput/>
          </w:ffData>
        </w:fldChar>
      </w:r>
      <w:bookmarkStart w:id="8" w:name="Besedilo89"/>
      <w:r w:rsidRPr="00DA66F2">
        <w:rPr>
          <w:rFonts w:cs="Arial"/>
          <w:i/>
        </w:rPr>
        <w:instrText xml:space="preserve"> FORMTEXT </w:instrText>
      </w:r>
      <w:r w:rsidRPr="00DA66F2">
        <w:rPr>
          <w:rFonts w:cs="Arial"/>
          <w:i/>
        </w:rPr>
      </w:r>
      <w:r w:rsidRPr="00DA66F2">
        <w:rPr>
          <w:rFonts w:cs="Arial"/>
          <w:i/>
        </w:rPr>
        <w:fldChar w:fldCharType="separate"/>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rPr>
        <w:fldChar w:fldCharType="end"/>
      </w:r>
      <w:bookmarkEnd w:id="8"/>
      <w:r w:rsidRPr="00DA66F2">
        <w:rPr>
          <w:rFonts w:cs="Arial"/>
          <w:i/>
        </w:rPr>
        <w:t xml:space="preserve"> </w:t>
      </w:r>
      <w:r>
        <w:rPr>
          <w:rFonts w:cs="Arial"/>
          <w:i/>
          <w:color w:val="BFBFBF" w:themeColor="background1" w:themeShade="BF"/>
          <w:sz w:val="18"/>
          <w:szCs w:val="18"/>
        </w:rPr>
        <w:t>(</w:t>
      </w:r>
      <w:r w:rsidRPr="00DA66F2">
        <w:rPr>
          <w:rFonts w:cs="Arial"/>
          <w:i/>
          <w:color w:val="BFBFBF" w:themeColor="background1" w:themeShade="BF"/>
          <w:sz w:val="18"/>
          <w:szCs w:val="18"/>
        </w:rPr>
        <w:t>se vpišejo oznake zavarovalnih pogojev</w:t>
      </w:r>
      <w:r>
        <w:rPr>
          <w:rFonts w:cs="Arial"/>
          <w:i/>
          <w:color w:val="BFBFBF" w:themeColor="background1" w:themeShade="BF"/>
          <w:sz w:val="18"/>
          <w:szCs w:val="18"/>
        </w:rPr>
        <w:t>)</w:t>
      </w:r>
    </w:p>
    <w:p w14:paraId="5512FE65" w14:textId="77777777" w:rsidR="00DA66F2" w:rsidRPr="00DA66F2" w:rsidRDefault="00DA66F2" w:rsidP="00DA66F2">
      <w:pPr>
        <w:widowControl w:val="0"/>
        <w:rPr>
          <w:rFonts w:cs="Arial"/>
          <w:i/>
        </w:rPr>
      </w:pPr>
      <w:r w:rsidRPr="00DA66F2">
        <w:rPr>
          <w:rFonts w:cs="Arial"/>
          <w:i/>
        </w:rPr>
        <w:t>-..</w:t>
      </w:r>
    </w:p>
    <w:p w14:paraId="54B64AC6" w14:textId="69C4C2F9" w:rsidR="00DA66F2" w:rsidRPr="00DA66F2" w:rsidRDefault="00DA66F2" w:rsidP="00DA66F2">
      <w:pPr>
        <w:widowControl w:val="0"/>
        <w:rPr>
          <w:rFonts w:cs="Arial"/>
          <w:i/>
          <w:color w:val="BFBFBF" w:themeColor="background1" w:themeShade="BF"/>
          <w:sz w:val="18"/>
          <w:szCs w:val="18"/>
        </w:rPr>
      </w:pPr>
      <w:r>
        <w:rPr>
          <w:rFonts w:cs="Arial"/>
          <w:i/>
          <w:color w:val="BFBFBF" w:themeColor="background1" w:themeShade="BF"/>
          <w:sz w:val="18"/>
          <w:szCs w:val="18"/>
        </w:rPr>
        <w:t>(</w:t>
      </w:r>
      <w:r w:rsidRPr="00DA66F2">
        <w:rPr>
          <w:rFonts w:cs="Arial"/>
          <w:i/>
          <w:color w:val="BFBFBF" w:themeColor="background1" w:themeShade="BF"/>
          <w:sz w:val="18"/>
          <w:szCs w:val="18"/>
        </w:rPr>
        <w:t>se prilagodi glede na sklop za katerega se sklepa ta pogodba</w:t>
      </w:r>
      <w:r>
        <w:rPr>
          <w:rFonts w:cs="Arial"/>
          <w:i/>
          <w:color w:val="BFBFBF" w:themeColor="background1" w:themeShade="BF"/>
          <w:sz w:val="18"/>
          <w:szCs w:val="18"/>
        </w:rPr>
        <w:t>)</w:t>
      </w:r>
    </w:p>
    <w:p w14:paraId="2DD507D2" w14:textId="77777777" w:rsidR="009136FE" w:rsidRDefault="009136FE" w:rsidP="009136FE">
      <w:pPr>
        <w:widowControl w:val="0"/>
        <w:rPr>
          <w:rFonts w:cs="Arial"/>
        </w:rPr>
      </w:pPr>
    </w:p>
    <w:p w14:paraId="6099C094" w14:textId="251B45EC" w:rsidR="009136FE" w:rsidRDefault="009136FE" w:rsidP="009136FE">
      <w:pPr>
        <w:widowControl w:val="0"/>
        <w:rPr>
          <w:rFonts w:cs="Arial"/>
        </w:rPr>
      </w:pPr>
      <w:r>
        <w:rPr>
          <w:rFonts w:cs="Arial"/>
        </w:rPr>
        <w:t xml:space="preserve">Predmet pogodbe je podrobneje specificiran v </w:t>
      </w:r>
      <w:r w:rsidR="00DA66F2">
        <w:rPr>
          <w:rFonts w:cs="Arial"/>
        </w:rPr>
        <w:t xml:space="preserve">zavarovalnem programu, ki je priloga te pogodbe in ga sestavljajo </w:t>
      </w:r>
      <w:r w:rsidR="00867251">
        <w:rPr>
          <w:rFonts w:cs="Arial"/>
        </w:rPr>
        <w:t>ponudba</w:t>
      </w:r>
      <w:r w:rsidR="007904A3" w:rsidRPr="007904A3">
        <w:rPr>
          <w:rFonts w:cs="Arial"/>
        </w:rPr>
        <w:t xml:space="preserve"> z zavarovalno tehnično specifikacijo za posamezni sklop</w:t>
      </w:r>
      <w:r w:rsidR="00F53E55">
        <w:rPr>
          <w:rFonts w:cs="Arial"/>
        </w:rPr>
        <w:t>,</w:t>
      </w:r>
      <w:r w:rsidR="007904A3" w:rsidRPr="007904A3">
        <w:rPr>
          <w:rFonts w:cs="Arial"/>
        </w:rPr>
        <w:t xml:space="preserve"> za katerega se sklepa ta pogodba in </w:t>
      </w:r>
      <w:r w:rsidR="00F53E55">
        <w:rPr>
          <w:rFonts w:cs="Arial"/>
        </w:rPr>
        <w:t>z</w:t>
      </w:r>
      <w:r w:rsidR="007904A3" w:rsidRPr="007904A3">
        <w:rPr>
          <w:rFonts w:cs="Arial"/>
        </w:rPr>
        <w:t xml:space="preserve">avarovalna tehnična dokumentacija za posamezne </w:t>
      </w:r>
      <w:r w:rsidR="007904A3" w:rsidRPr="007904A3">
        <w:rPr>
          <w:rFonts w:cs="Arial"/>
        </w:rPr>
        <w:lastRenderedPageBreak/>
        <w:t>sklope, za katere se sklepa ta pogodba ter podatki naročnika</w:t>
      </w:r>
      <w:r>
        <w:rPr>
          <w:rFonts w:cs="Arial"/>
        </w:rPr>
        <w:t>.</w:t>
      </w:r>
      <w:r w:rsidR="00F53E55">
        <w:rPr>
          <w:rFonts w:cs="Arial"/>
        </w:rPr>
        <w:t xml:space="preserve"> </w:t>
      </w:r>
      <w:r w:rsidR="00F53E55" w:rsidRPr="009C43E7">
        <w:rPr>
          <w:rFonts w:cs="Arial"/>
          <w:i/>
          <w:color w:val="BFBFBF" w:themeColor="background1" w:themeShade="BF"/>
          <w:sz w:val="18"/>
          <w:szCs w:val="18"/>
        </w:rPr>
        <w:t>(</w:t>
      </w:r>
      <w:r w:rsidR="00F53E55">
        <w:rPr>
          <w:rFonts w:cs="Arial"/>
          <w:i/>
          <w:color w:val="BFBFBF" w:themeColor="background1" w:themeShade="BF"/>
          <w:sz w:val="18"/>
          <w:szCs w:val="18"/>
        </w:rPr>
        <w:t>številke obrazcev, ki sestavljajo zavarovalni program bodo v pogodbo vnesene naknadno, glede na številčenje obrazcev v drugi (2.) fazi postopka</w:t>
      </w:r>
      <w:r w:rsidR="00F53E55" w:rsidRPr="009C43E7">
        <w:rPr>
          <w:rFonts w:cs="Arial"/>
          <w:i/>
          <w:color w:val="BFBFBF" w:themeColor="background1" w:themeShade="BF"/>
          <w:sz w:val="18"/>
          <w:szCs w:val="18"/>
        </w:rPr>
        <w:t>)</w:t>
      </w:r>
    </w:p>
    <w:p w14:paraId="057DDDF0" w14:textId="77777777" w:rsidR="009136FE" w:rsidRDefault="009136FE" w:rsidP="009136FE">
      <w:pPr>
        <w:widowControl w:val="0"/>
        <w:rPr>
          <w:rFonts w:cs="Arial"/>
        </w:rPr>
      </w:pPr>
    </w:p>
    <w:p w14:paraId="48B7F071" w14:textId="5AD91AB1" w:rsidR="009136FE" w:rsidRPr="00D938ED" w:rsidRDefault="009136FE" w:rsidP="009136FE">
      <w:pPr>
        <w:widowControl w:val="0"/>
        <w:rPr>
          <w:rFonts w:cs="Arial"/>
        </w:rPr>
      </w:pPr>
      <w:r w:rsidRPr="00D938ED">
        <w:rPr>
          <w:rFonts w:cs="Arial"/>
        </w:rPr>
        <w:t>Razpisna in ponudbena dokumentacija sta sestavni del te pogodbe.</w:t>
      </w:r>
      <w:r w:rsidR="007904A3">
        <w:rPr>
          <w:rFonts w:cs="Arial"/>
        </w:rPr>
        <w:t xml:space="preserve"> Razpisno dokumentacijo sestavljajo povabilo k oddaji prijav in vsa z njo povezana dokumentacija, povabilo k oddaji prvih ponudb, naročnikova dokumentacija v morebitnih pogajanjih ter povabilo k oddaji končnih ponudb ter vsa, s tem povezana dokumentacija. Ponudbeno dokumentacijo sestavljajo celotna prijavna dokumentacija, prva ponudba ter vse ponudbe, dane v morebitnih pogajanjih in končna ponudba ter vsa, s tem povezana dokumentacija.</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9" w:name="_Toc227573256"/>
      <w:bookmarkStart w:id="10" w:name="_Toc99019227"/>
      <w:r w:rsidRPr="0075301A">
        <w:t>PODIZVAJALCI</w:t>
      </w:r>
      <w:bookmarkEnd w:id="9"/>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10"/>
    </w:p>
    <w:p w14:paraId="376E5534" w14:textId="33C8589A" w:rsidR="009136FE" w:rsidRDefault="009136FE" w:rsidP="009136FE">
      <w:pPr>
        <w:widowControl w:val="0"/>
        <w:rPr>
          <w:rFonts w:cs="Arial"/>
        </w:rPr>
      </w:pPr>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85408D5" w14:textId="37482D5F" w:rsidR="0021770C" w:rsidRPr="00FC78AF" w:rsidRDefault="0021770C" w:rsidP="0021770C">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55E6DADE"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w:t>
      </w:r>
      <w:r w:rsidR="00563453">
        <w:rPr>
          <w:rFonts w:asciiTheme="majorHAnsi" w:hAnsiTheme="majorHAnsi" w:cstheme="majorHAnsi"/>
          <w:lang w:val="sl-SI"/>
        </w:rPr>
        <w:t xml:space="preserve"> </w:t>
      </w:r>
      <w:r w:rsidR="007723F3">
        <w:rPr>
          <w:rFonts w:asciiTheme="majorHAnsi" w:hAnsiTheme="majorHAnsi" w:cstheme="majorHAnsi"/>
          <w:lang w:val="sl-SI"/>
        </w:rPr>
        <w:t>(</w:t>
      </w:r>
      <w:r w:rsidRPr="00B31411">
        <w:rPr>
          <w:rFonts w:asciiTheme="majorHAnsi" w:hAnsiTheme="majorHAnsi" w:cstheme="majorHAnsi"/>
          <w:lang w:val="sl-SI"/>
        </w:rPr>
        <w:t>Organizacija ponudnika in obseg predmeta</w:t>
      </w:r>
      <w:r w:rsidR="007723F3">
        <w:rPr>
          <w:rFonts w:asciiTheme="majorHAnsi" w:hAnsiTheme="majorHAnsi" w:cstheme="majorHAnsi"/>
          <w:lang w:val="sl-SI"/>
        </w:rPr>
        <w:t>)</w:t>
      </w:r>
      <w:r w:rsidRPr="00B31411">
        <w:rPr>
          <w:rFonts w:asciiTheme="majorHAnsi" w:hAnsiTheme="majorHAnsi" w:cstheme="majorHAnsi"/>
          <w:lang w:val="sl-SI"/>
        </w:rPr>
        <w:t>,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67E7C98" w14:textId="57B46E15" w:rsidR="0021770C" w:rsidRPr="005846BC" w:rsidRDefault="0021770C" w:rsidP="0021770C">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sidR="00563453">
        <w:rPr>
          <w:rFonts w:cs="Arial"/>
        </w:rPr>
        <w:t xml:space="preserve"> </w:t>
      </w:r>
      <w:r w:rsidR="007723F3">
        <w:rPr>
          <w:rFonts w:cs="Arial"/>
        </w:rPr>
        <w:t>(</w:t>
      </w:r>
      <w:r w:rsidRPr="00FC78AF">
        <w:rPr>
          <w:rFonts w:cs="Arial"/>
        </w:rPr>
        <w:t>Organizacija ponudnika in obseg predmeta</w:t>
      </w:r>
      <w:r w:rsidR="007723F3">
        <w:rPr>
          <w:rFonts w:cs="Arial"/>
        </w:rPr>
        <w:t>)</w:t>
      </w:r>
      <w:r w:rsidRPr="00FC78AF">
        <w:rPr>
          <w:rFonts w:cs="Arial"/>
        </w:rPr>
        <w:t xml:space="preserve">. </w:t>
      </w:r>
      <w:r w:rsidRPr="005846BC">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86B1F53" w14:textId="77777777" w:rsidR="0021770C" w:rsidRPr="00FC78AF" w:rsidRDefault="0021770C" w:rsidP="0021770C">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11" w:name="_Hlk103327239"/>
      <w:r w:rsidRPr="00B31411">
        <w:rPr>
          <w:rFonts w:asciiTheme="minorHAnsi" w:hAnsiTheme="minorHAnsi" w:cstheme="minorBidi"/>
          <w:b/>
          <w:bCs/>
        </w:rPr>
        <w:t>člen</w:t>
      </w:r>
    </w:p>
    <w:bookmarkEnd w:id="11"/>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7F4C15AA">
      <w:pPr>
        <w:rPr>
          <w:rFonts w:asciiTheme="majorHAnsi" w:hAnsiTheme="majorHAnsi" w:cstheme="majorBidi"/>
          <w:lang w:eastAsia="x-none"/>
        </w:rPr>
      </w:pPr>
    </w:p>
    <w:p w14:paraId="4EE0BB49" w14:textId="67D0711B" w:rsidR="7F4C15AA" w:rsidRDefault="7F4C15AA" w:rsidP="7F4C15AA">
      <w:pPr>
        <w:rPr>
          <w:rFonts w:asciiTheme="majorHAnsi" w:hAnsiTheme="majorHAnsi" w:cstheme="majorBidi"/>
        </w:rPr>
      </w:pPr>
    </w:p>
    <w:p w14:paraId="4D84BA28" w14:textId="77777777" w:rsidR="00886444" w:rsidRDefault="00886444" w:rsidP="7F4C15AA">
      <w:pPr>
        <w:rPr>
          <w:rFonts w:asciiTheme="majorHAnsi" w:hAnsiTheme="majorHAnsi" w:cstheme="majorBidi"/>
        </w:rPr>
      </w:pPr>
    </w:p>
    <w:p w14:paraId="10DD87AE" w14:textId="104FD9DA" w:rsidR="7F4C15AA" w:rsidRDefault="7F4C15AA" w:rsidP="7F4C15AA">
      <w:pPr>
        <w:rPr>
          <w:rFonts w:asciiTheme="majorHAnsi" w:hAnsiTheme="majorHAnsi" w:cstheme="majorBidi"/>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7F4C15AA">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14BAC60" w14:textId="77777777" w:rsidR="0021770C" w:rsidRPr="00FC78AF" w:rsidRDefault="0021770C" w:rsidP="0021770C">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27DA6151" w14:textId="77777777" w:rsidR="003F41E5" w:rsidRPr="00B31411" w:rsidRDefault="003F41E5" w:rsidP="009136FE">
      <w:pPr>
        <w:widowControl w:val="0"/>
        <w:rPr>
          <w:rFonts w:cs="Arial"/>
          <w:i/>
          <w:iCs/>
          <w:sz w:val="18"/>
          <w:szCs w:val="18"/>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4C55B3DA" w:rsidR="005515FA" w:rsidRPr="005515FA" w:rsidRDefault="005515FA" w:rsidP="000A775C">
      <w:pPr>
        <w:rPr>
          <w:rFonts w:asciiTheme="minorHAnsi" w:hAnsiTheme="minorHAnsi" w:cstheme="minorHAnsi"/>
        </w:rPr>
      </w:pPr>
    </w:p>
    <w:p w14:paraId="24D98BFE" w14:textId="381C0CBC" w:rsidR="00132AEE" w:rsidRDefault="007904A3" w:rsidP="000A775C">
      <w:pPr>
        <w:pStyle w:val="Naslov1"/>
        <w:rPr>
          <w:rFonts w:asciiTheme="minorHAnsi" w:hAnsiTheme="minorHAnsi" w:cstheme="minorHAnsi"/>
          <w:szCs w:val="24"/>
        </w:rPr>
      </w:pPr>
      <w:bookmarkStart w:id="12" w:name="_Toc227573257"/>
      <w:r w:rsidRPr="007904A3">
        <w:rPr>
          <w:rFonts w:asciiTheme="minorHAnsi" w:hAnsiTheme="minorHAnsi" w:cstheme="minorHAnsi"/>
          <w:szCs w:val="24"/>
        </w:rPr>
        <w:t>PRIČETEK IN TRAJANJE POGODBE</w:t>
      </w:r>
      <w:bookmarkEnd w:id="12"/>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72FD74C" w14:textId="3F52B65B" w:rsidR="00EF79D2" w:rsidRDefault="007904A3" w:rsidP="00D67B19">
      <w:pPr>
        <w:tabs>
          <w:tab w:val="left" w:pos="7230"/>
        </w:tabs>
        <w:spacing w:line="260" w:lineRule="exact"/>
        <w:ind w:right="-96"/>
        <w:rPr>
          <w:rFonts w:cs="Arial"/>
        </w:rPr>
      </w:pPr>
      <w:r w:rsidRPr="7F4C15AA">
        <w:rPr>
          <w:rFonts w:cs="Arial"/>
        </w:rPr>
        <w:t xml:space="preserve">Pogodba se sklepa za dobo </w:t>
      </w:r>
      <w:r w:rsidR="001D2641">
        <w:rPr>
          <w:rFonts w:cs="Arial"/>
        </w:rPr>
        <w:t>24</w:t>
      </w:r>
      <w:r w:rsidRPr="7F4C15AA">
        <w:rPr>
          <w:rFonts w:cs="Arial"/>
        </w:rPr>
        <w:t xml:space="preserve"> (</w:t>
      </w:r>
      <w:proofErr w:type="spellStart"/>
      <w:r w:rsidR="001D2641">
        <w:rPr>
          <w:rFonts w:cs="Arial"/>
        </w:rPr>
        <w:t>štirindvajset</w:t>
      </w:r>
      <w:proofErr w:type="spellEnd"/>
      <w:r w:rsidRPr="7F4C15AA">
        <w:rPr>
          <w:rFonts w:cs="Arial"/>
        </w:rPr>
        <w:t>) mesecev z zavarovalnim obdobjem od 01.01.202</w:t>
      </w:r>
      <w:r w:rsidR="00D049C5">
        <w:rPr>
          <w:rFonts w:cs="Arial"/>
        </w:rPr>
        <w:t>7</w:t>
      </w:r>
      <w:r w:rsidRPr="7F4C15AA">
        <w:rPr>
          <w:rFonts w:cs="Arial"/>
        </w:rPr>
        <w:t xml:space="preserve"> od 00:00 ure dalje do 31.12.20</w:t>
      </w:r>
      <w:r w:rsidR="00F01BB9">
        <w:rPr>
          <w:rFonts w:cs="Arial"/>
        </w:rPr>
        <w:t>2</w:t>
      </w:r>
      <w:r w:rsidR="001D2641">
        <w:rPr>
          <w:rFonts w:cs="Arial"/>
        </w:rPr>
        <w:t>8</w:t>
      </w:r>
      <w:r w:rsidRPr="7F4C15AA">
        <w:rPr>
          <w:rFonts w:cs="Arial"/>
        </w:rPr>
        <w:t xml:space="preserve"> do 24:00 ure.</w:t>
      </w:r>
    </w:p>
    <w:p w14:paraId="75D6F409" w14:textId="77777777" w:rsidR="00BD2D2E" w:rsidRPr="00D67B19" w:rsidRDefault="00BD2D2E" w:rsidP="00D67B19">
      <w:pPr>
        <w:tabs>
          <w:tab w:val="left" w:pos="7230"/>
        </w:tabs>
        <w:spacing w:line="260" w:lineRule="exact"/>
        <w:ind w:right="-96"/>
        <w:rPr>
          <w:rFonts w:cs="Arial"/>
        </w:rPr>
      </w:pPr>
    </w:p>
    <w:p w14:paraId="30FF6FCA" w14:textId="51ADA79F" w:rsidR="00A6423B" w:rsidRPr="006E3917" w:rsidRDefault="007904A3" w:rsidP="00A6423B">
      <w:pPr>
        <w:pStyle w:val="Naslov1"/>
        <w:rPr>
          <w:rFonts w:asciiTheme="minorHAnsi" w:hAnsiTheme="minorHAnsi" w:cstheme="minorHAnsi"/>
          <w:szCs w:val="24"/>
        </w:rPr>
      </w:pPr>
      <w:bookmarkStart w:id="13" w:name="_Toc227573258"/>
      <w:r w:rsidRPr="007904A3">
        <w:rPr>
          <w:rFonts w:asciiTheme="minorHAnsi" w:hAnsiTheme="minorHAnsi" w:cstheme="minorHAnsi"/>
          <w:szCs w:val="24"/>
        </w:rPr>
        <w:t>ZAVAROVALNA PREMIJA</w:t>
      </w:r>
      <w:bookmarkEnd w:id="13"/>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0EF4D3A8" w14:textId="026C68CA" w:rsidR="007904A3" w:rsidRPr="007904A3" w:rsidRDefault="007904A3" w:rsidP="007904A3">
      <w:pPr>
        <w:rPr>
          <w:rFonts w:asciiTheme="minorHAnsi" w:hAnsiTheme="minorHAnsi" w:cstheme="minorHAnsi"/>
        </w:rPr>
      </w:pPr>
      <w:r w:rsidRPr="007904A3">
        <w:rPr>
          <w:rFonts w:asciiTheme="minorHAnsi" w:hAnsiTheme="minorHAnsi" w:cstheme="minorHAnsi"/>
        </w:rPr>
        <w:t xml:space="preserve">Osnove za določitev zavarovalne premije (»premijska stopnja ali premija«) po posamezni zavarovalni vrsti, ki so določene v </w:t>
      </w:r>
      <w:r w:rsidR="00867251">
        <w:rPr>
          <w:rFonts w:asciiTheme="minorHAnsi" w:hAnsiTheme="minorHAnsi" w:cstheme="minorHAnsi"/>
        </w:rPr>
        <w:t xml:space="preserve">ponudbi </w:t>
      </w:r>
      <w:r w:rsidRPr="007904A3">
        <w:rPr>
          <w:rFonts w:asciiTheme="minorHAnsi" w:hAnsiTheme="minorHAnsi" w:cstheme="minorHAnsi"/>
        </w:rPr>
        <w:t>z zavarovalno tehnično specifikacijo za sklop, za katerega se sklepa ta pogodba</w:t>
      </w:r>
      <w:r w:rsidR="00AE4329">
        <w:rPr>
          <w:rFonts w:asciiTheme="minorHAnsi" w:hAnsiTheme="minorHAnsi" w:cstheme="minorHAnsi"/>
        </w:rPr>
        <w:t xml:space="preserve"> (OBR - </w:t>
      </w:r>
      <w:r w:rsidR="00AE4329" w:rsidRPr="001E5929">
        <w:rPr>
          <w:rFonts w:cs="Arial"/>
          <w:iCs/>
        </w:rPr>
        <w:fldChar w:fldCharType="begin">
          <w:ffData>
            <w:name w:val="Besedilo94"/>
            <w:enabled/>
            <w:calcOnExit w:val="0"/>
            <w:textInput/>
          </w:ffData>
        </w:fldChar>
      </w:r>
      <w:r w:rsidR="00AE4329" w:rsidRPr="001E5929">
        <w:rPr>
          <w:rFonts w:cs="Arial"/>
          <w:iCs/>
        </w:rPr>
        <w:instrText xml:space="preserve"> FORMTEXT </w:instrText>
      </w:r>
      <w:r w:rsidR="00AE4329" w:rsidRPr="001E5929">
        <w:rPr>
          <w:rFonts w:cs="Arial"/>
          <w:iCs/>
        </w:rPr>
      </w:r>
      <w:r w:rsidR="00AE4329" w:rsidRPr="001E5929">
        <w:rPr>
          <w:rFonts w:cs="Arial"/>
          <w:iCs/>
        </w:rPr>
        <w:fldChar w:fldCharType="separate"/>
      </w:r>
      <w:r w:rsidR="00AE4329" w:rsidRPr="003C764A">
        <w:rPr>
          <w:rFonts w:cs="Arial"/>
          <w:iCs/>
        </w:rPr>
        <w:t> </w:t>
      </w:r>
      <w:r w:rsidR="00AE4329" w:rsidRPr="003C764A">
        <w:rPr>
          <w:rFonts w:cs="Arial"/>
          <w:iCs/>
        </w:rPr>
        <w:t> </w:t>
      </w:r>
      <w:r w:rsidR="00AE4329" w:rsidRPr="003C764A">
        <w:rPr>
          <w:rFonts w:cs="Arial"/>
          <w:iCs/>
        </w:rPr>
        <w:t> </w:t>
      </w:r>
      <w:r w:rsidR="00AE4329" w:rsidRPr="003C764A">
        <w:rPr>
          <w:rFonts w:cs="Arial"/>
          <w:iCs/>
        </w:rPr>
        <w:t> </w:t>
      </w:r>
      <w:r w:rsidR="00AE4329" w:rsidRPr="003C764A">
        <w:rPr>
          <w:rFonts w:cs="Arial"/>
          <w:iCs/>
        </w:rPr>
        <w:t> </w:t>
      </w:r>
      <w:r w:rsidR="00AE4329" w:rsidRPr="001E5929">
        <w:rPr>
          <w:rFonts w:cs="Arial"/>
          <w:iCs/>
        </w:rPr>
        <w:fldChar w:fldCharType="end"/>
      </w:r>
      <w:r w:rsidR="00AE4329">
        <w:rPr>
          <w:rFonts w:asciiTheme="minorHAnsi" w:hAnsiTheme="minorHAnsi" w:cstheme="minorHAnsi"/>
        </w:rPr>
        <w:t xml:space="preserve"> </w:t>
      </w:r>
      <w:r w:rsidRPr="007904A3">
        <w:rPr>
          <w:rFonts w:asciiTheme="minorHAnsi" w:hAnsiTheme="minorHAnsi" w:cstheme="minorHAnsi"/>
        </w:rPr>
        <w:t xml:space="preserve"> </w:t>
      </w:r>
      <w:r w:rsidR="00AE4329" w:rsidRPr="009C43E7">
        <w:rPr>
          <w:rFonts w:cs="Arial"/>
          <w:i/>
          <w:color w:val="BFBFBF" w:themeColor="background1" w:themeShade="BF"/>
          <w:sz w:val="18"/>
          <w:szCs w:val="18"/>
        </w:rPr>
        <w:t>(</w:t>
      </w:r>
      <w:r w:rsidR="00AE4329">
        <w:rPr>
          <w:rFonts w:cs="Arial"/>
          <w:i/>
          <w:color w:val="BFBFBF" w:themeColor="background1" w:themeShade="BF"/>
          <w:sz w:val="18"/>
          <w:szCs w:val="18"/>
        </w:rPr>
        <w:t>številka obrazca bo v pogodbo vnesena naknadno, glede na številčenje obrazcev v drugi (2.) fazi postopka</w:t>
      </w:r>
      <w:r w:rsidR="00AE4329" w:rsidRPr="009C43E7">
        <w:rPr>
          <w:rFonts w:cs="Arial"/>
          <w:i/>
          <w:color w:val="BFBFBF" w:themeColor="background1" w:themeShade="BF"/>
          <w:sz w:val="18"/>
          <w:szCs w:val="18"/>
        </w:rPr>
        <w:t>)</w:t>
      </w:r>
      <w:r w:rsidR="00AE4329">
        <w:rPr>
          <w:rFonts w:asciiTheme="minorHAnsi" w:hAnsiTheme="minorHAnsi" w:cstheme="minorHAnsi"/>
        </w:rPr>
        <w:t>),</w:t>
      </w:r>
      <w:r w:rsidRPr="007904A3">
        <w:rPr>
          <w:rFonts w:asciiTheme="minorHAnsi" w:hAnsiTheme="minorHAnsi" w:cstheme="minorHAnsi"/>
        </w:rPr>
        <w:t xml:space="preserve"> so fiksne za ves čas trajanja te pogodbe in vsebujejo vse elemente, iz katerih morajo biti sestavljene. Zavarovalne premije vsebujejo vse stroške, ki jih ima zavarovalnica pri izvedbi zavarovalnih storitev.</w:t>
      </w:r>
    </w:p>
    <w:p w14:paraId="029EF257" w14:textId="77777777" w:rsidR="007904A3" w:rsidRPr="007904A3" w:rsidRDefault="007904A3" w:rsidP="007904A3">
      <w:pPr>
        <w:rPr>
          <w:rFonts w:asciiTheme="minorHAnsi" w:hAnsiTheme="minorHAnsi" w:cstheme="minorHAnsi"/>
        </w:rPr>
      </w:pPr>
    </w:p>
    <w:p w14:paraId="26C3B53F" w14:textId="628DD59E" w:rsidR="007904A3" w:rsidRPr="007904A3" w:rsidRDefault="00AE4329" w:rsidP="007904A3">
      <w:pPr>
        <w:rPr>
          <w:rFonts w:asciiTheme="minorHAnsi" w:hAnsiTheme="minorHAnsi" w:cstheme="minorHAnsi"/>
        </w:rPr>
      </w:pPr>
      <w:r>
        <w:rPr>
          <w:rFonts w:asciiTheme="minorHAnsi" w:hAnsiTheme="minorHAnsi" w:cstheme="minorHAnsi"/>
        </w:rPr>
        <w:t>Ocenjena</w:t>
      </w:r>
      <w:r w:rsidR="007904A3" w:rsidRPr="007904A3">
        <w:rPr>
          <w:rFonts w:asciiTheme="minorHAnsi" w:hAnsiTheme="minorHAnsi" w:cstheme="minorHAnsi"/>
        </w:rPr>
        <w:t xml:space="preserve"> zavarovalna premija, v skladu s </w:t>
      </w:r>
      <w:r w:rsidR="00867251">
        <w:rPr>
          <w:rFonts w:asciiTheme="minorHAnsi" w:hAnsiTheme="minorHAnsi" w:cstheme="minorHAnsi"/>
        </w:rPr>
        <w:t xml:space="preserve">ponudbo </w:t>
      </w:r>
      <w:r w:rsidR="007904A3" w:rsidRPr="007904A3">
        <w:rPr>
          <w:rFonts w:asciiTheme="minorHAnsi" w:hAnsiTheme="minorHAnsi" w:cstheme="minorHAnsi"/>
        </w:rPr>
        <w:t>z zavarovalno tehnično specifikacijo za sklop za katerega se sklepa ta pogodba</w:t>
      </w:r>
      <w:r>
        <w:rPr>
          <w:rFonts w:asciiTheme="minorHAnsi" w:hAnsiTheme="minorHAnsi" w:cstheme="minorHAnsi"/>
        </w:rPr>
        <w:t xml:space="preserve"> (OBR - </w:t>
      </w:r>
      <w:r w:rsidRPr="001E5929">
        <w:rPr>
          <w:rFonts w:cs="Arial"/>
          <w:iCs/>
        </w:rPr>
        <w:fldChar w:fldCharType="begin">
          <w:ffData>
            <w:name w:val="Besedilo94"/>
            <w:enabled/>
            <w:calcOnExit w:val="0"/>
            <w:textInput/>
          </w:ffData>
        </w:fldChar>
      </w:r>
      <w:r w:rsidRPr="001E5929">
        <w:rPr>
          <w:rFonts w:cs="Arial"/>
          <w:iCs/>
        </w:rPr>
        <w:instrText xml:space="preserve"> FORMTEXT </w:instrText>
      </w:r>
      <w:r w:rsidRPr="001E5929">
        <w:rPr>
          <w:rFonts w:cs="Arial"/>
          <w:iCs/>
        </w:rPr>
      </w:r>
      <w:r w:rsidRPr="001E5929">
        <w:rPr>
          <w:rFonts w:cs="Arial"/>
          <w:iCs/>
        </w:rPr>
        <w:fldChar w:fldCharType="separate"/>
      </w:r>
      <w:r w:rsidRPr="003C764A">
        <w:rPr>
          <w:rFonts w:cs="Arial"/>
          <w:iCs/>
        </w:rPr>
        <w:t> </w:t>
      </w:r>
      <w:r w:rsidRPr="003C764A">
        <w:rPr>
          <w:rFonts w:cs="Arial"/>
          <w:iCs/>
        </w:rPr>
        <w:t> </w:t>
      </w:r>
      <w:r w:rsidRPr="003C764A">
        <w:rPr>
          <w:rFonts w:cs="Arial"/>
          <w:iCs/>
        </w:rPr>
        <w:t> </w:t>
      </w:r>
      <w:r w:rsidRPr="003C764A">
        <w:rPr>
          <w:rFonts w:cs="Arial"/>
          <w:iCs/>
        </w:rPr>
        <w:t> </w:t>
      </w:r>
      <w:r w:rsidRPr="003C764A">
        <w:rPr>
          <w:rFonts w:cs="Arial"/>
          <w:iCs/>
        </w:rPr>
        <w:t> </w:t>
      </w:r>
      <w:r w:rsidRPr="001E5929">
        <w:rPr>
          <w:rFonts w:cs="Arial"/>
          <w:iCs/>
        </w:rPr>
        <w:fldChar w:fldCharType="end"/>
      </w:r>
      <w:r>
        <w:rPr>
          <w:rFonts w:asciiTheme="minorHAnsi" w:hAnsiTheme="minorHAnsi" w:cstheme="minorHAnsi"/>
        </w:rPr>
        <w:t xml:space="preserve"> </w:t>
      </w:r>
      <w:r w:rsidRPr="007904A3">
        <w:rPr>
          <w:rFonts w:asciiTheme="minorHAnsi" w:hAnsiTheme="minorHAnsi" w:cstheme="minorHAnsi"/>
        </w:rPr>
        <w:t xml:space="preserve"> </w:t>
      </w:r>
      <w:r w:rsidRPr="009C43E7">
        <w:rPr>
          <w:rFonts w:cs="Arial"/>
          <w:i/>
          <w:color w:val="BFBFBF" w:themeColor="background1" w:themeShade="BF"/>
          <w:sz w:val="18"/>
          <w:szCs w:val="18"/>
        </w:rPr>
        <w:t>(</w:t>
      </w:r>
      <w:r>
        <w:rPr>
          <w:rFonts w:cs="Arial"/>
          <w:i/>
          <w:color w:val="BFBFBF" w:themeColor="background1" w:themeShade="BF"/>
          <w:sz w:val="18"/>
          <w:szCs w:val="18"/>
        </w:rPr>
        <w:t>številka obrazca bo v pogodbo vnesena naknadno, glede na številčenje obrazcev v drugi (2.) fazi postopka</w:t>
      </w:r>
      <w:r w:rsidRPr="009C43E7">
        <w:rPr>
          <w:rFonts w:cs="Arial"/>
          <w:i/>
          <w:color w:val="BFBFBF" w:themeColor="background1" w:themeShade="BF"/>
          <w:sz w:val="18"/>
          <w:szCs w:val="18"/>
        </w:rPr>
        <w:t>)</w:t>
      </w:r>
      <w:r>
        <w:rPr>
          <w:rFonts w:asciiTheme="minorHAnsi" w:hAnsiTheme="minorHAnsi" w:cstheme="minorHAnsi"/>
        </w:rPr>
        <w:t>)</w:t>
      </w:r>
      <w:r w:rsidR="007904A3" w:rsidRPr="007904A3">
        <w:rPr>
          <w:rFonts w:asciiTheme="minorHAnsi" w:hAnsiTheme="minorHAnsi" w:cstheme="minorHAnsi"/>
        </w:rPr>
        <w:t>, znaša za posamezni sklop:</w:t>
      </w:r>
    </w:p>
    <w:p w14:paraId="3D0CE9DC" w14:textId="47B744F5" w:rsidR="007904A3" w:rsidRDefault="007904A3" w:rsidP="001E5929">
      <w:pPr>
        <w:pStyle w:val="Odstavekseznama"/>
        <w:numPr>
          <w:ilvl w:val="0"/>
          <w:numId w:val="36"/>
        </w:numPr>
        <w:rPr>
          <w:rFonts w:asciiTheme="minorHAnsi" w:hAnsiTheme="minorHAnsi" w:cstheme="minorHAnsi"/>
        </w:rPr>
      </w:pPr>
      <w:r w:rsidRPr="001E5929">
        <w:rPr>
          <w:rFonts w:asciiTheme="minorHAnsi" w:hAnsiTheme="minorHAnsi" w:cstheme="minorHAnsi"/>
        </w:rPr>
        <w:t xml:space="preserve">sklop </w:t>
      </w:r>
      <w:r w:rsidR="001E5929" w:rsidRPr="001E5929">
        <w:rPr>
          <w:rFonts w:cs="Arial"/>
          <w:iCs/>
        </w:rPr>
        <w:fldChar w:fldCharType="begin">
          <w:ffData>
            <w:name w:val="Besedilo94"/>
            <w:enabled/>
            <w:calcOnExit w:val="0"/>
            <w:textInput/>
          </w:ffData>
        </w:fldChar>
      </w:r>
      <w:bookmarkStart w:id="14" w:name="Besedilo94"/>
      <w:r w:rsidR="001E5929" w:rsidRPr="001E5929">
        <w:rPr>
          <w:rFonts w:cs="Arial"/>
          <w:iCs/>
        </w:rPr>
        <w:instrText xml:space="preserve"> FORMTEXT </w:instrText>
      </w:r>
      <w:r w:rsidR="001E5929" w:rsidRPr="001E5929">
        <w:rPr>
          <w:rFonts w:cs="Arial"/>
          <w:iCs/>
        </w:rPr>
      </w:r>
      <w:r w:rsidR="001E5929" w:rsidRPr="001E5929">
        <w:rPr>
          <w:rFonts w:cs="Arial"/>
          <w:iCs/>
        </w:rPr>
        <w:fldChar w:fldCharType="separate"/>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1E5929">
        <w:rPr>
          <w:rFonts w:cs="Arial"/>
          <w:iCs/>
        </w:rPr>
        <w:fldChar w:fldCharType="end"/>
      </w:r>
      <w:bookmarkEnd w:id="14"/>
      <w:r w:rsidRPr="001E5929">
        <w:rPr>
          <w:rFonts w:asciiTheme="minorHAnsi" w:hAnsiTheme="minorHAnsi" w:cstheme="minorHAnsi"/>
        </w:rPr>
        <w:t xml:space="preserve"> </w:t>
      </w:r>
      <w:r w:rsidR="001E5929" w:rsidRPr="001E5929">
        <w:rPr>
          <w:rFonts w:ascii="Arial" w:hAnsi="Arial" w:cs="Arial"/>
          <w:i/>
          <w:iCs/>
          <w:color w:val="BFBFBF" w:themeColor="background1" w:themeShade="BF"/>
          <w:sz w:val="18"/>
          <w:szCs w:val="18"/>
        </w:rPr>
        <w:t>(</w:t>
      </w:r>
      <w:r w:rsidRPr="001E5929">
        <w:rPr>
          <w:rFonts w:ascii="Arial" w:hAnsi="Arial" w:cs="Arial"/>
          <w:i/>
          <w:iCs/>
          <w:color w:val="BFBFBF" w:themeColor="background1" w:themeShade="BF"/>
          <w:sz w:val="18"/>
          <w:szCs w:val="18"/>
        </w:rPr>
        <w:t>se vpiše sklop za katerega se sklepa ta pogodba</w:t>
      </w:r>
      <w:r w:rsidR="001E5929" w:rsidRPr="001E5929">
        <w:rPr>
          <w:rFonts w:cs="Arial"/>
          <w:i/>
          <w:iCs/>
          <w:color w:val="BFBFBF" w:themeColor="background1" w:themeShade="BF"/>
          <w:sz w:val="18"/>
          <w:szCs w:val="18"/>
        </w:rPr>
        <w:t>)</w:t>
      </w:r>
      <w:r w:rsidRPr="001E5929">
        <w:rPr>
          <w:rFonts w:asciiTheme="minorHAnsi" w:hAnsiTheme="minorHAnsi" w:cstheme="minorHAnsi"/>
        </w:rPr>
        <w:t>: znaša za celotno zavarovalno obdobje v znesku</w:t>
      </w:r>
      <w:r w:rsidR="001E5929" w:rsidRPr="001E5929">
        <w:rPr>
          <w:rFonts w:asciiTheme="minorHAnsi" w:hAnsiTheme="minorHAnsi" w:cstheme="minorHAnsi"/>
        </w:rPr>
        <w:t xml:space="preserve"> </w:t>
      </w:r>
      <w:r w:rsidR="001E5929" w:rsidRPr="001E5929">
        <w:rPr>
          <w:rFonts w:cs="Arial"/>
          <w:iCs/>
        </w:rPr>
        <w:fldChar w:fldCharType="begin">
          <w:ffData>
            <w:name w:val="Besedilo94"/>
            <w:enabled/>
            <w:calcOnExit w:val="0"/>
            <w:textInput/>
          </w:ffData>
        </w:fldChar>
      </w:r>
      <w:r w:rsidR="001E5929" w:rsidRPr="001E5929">
        <w:rPr>
          <w:rFonts w:cs="Arial"/>
          <w:iCs/>
        </w:rPr>
        <w:instrText xml:space="preserve"> FORMTEXT </w:instrText>
      </w:r>
      <w:r w:rsidR="001E5929" w:rsidRPr="001E5929">
        <w:rPr>
          <w:rFonts w:cs="Arial"/>
          <w:iCs/>
        </w:rPr>
      </w:r>
      <w:r w:rsidR="001E5929" w:rsidRPr="001E5929">
        <w:rPr>
          <w:rFonts w:cs="Arial"/>
          <w:iCs/>
        </w:rPr>
        <w:fldChar w:fldCharType="separate"/>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1E5929">
        <w:rPr>
          <w:rFonts w:cs="Arial"/>
          <w:iCs/>
        </w:rPr>
        <w:fldChar w:fldCharType="end"/>
      </w:r>
      <w:r w:rsidR="001E5929" w:rsidRPr="001E5929">
        <w:rPr>
          <w:rFonts w:cs="Arial"/>
          <w:iCs/>
        </w:rPr>
        <w:t xml:space="preserve"> </w:t>
      </w:r>
      <w:r w:rsidRPr="001E5929">
        <w:rPr>
          <w:rFonts w:asciiTheme="minorHAnsi" w:hAnsiTheme="minorHAnsi" w:cstheme="minorHAnsi"/>
        </w:rPr>
        <w:t>EUR s 8,5 % DPZP (z besedami:</w:t>
      </w:r>
      <w:r w:rsidR="001E5929" w:rsidRPr="001E5929">
        <w:rPr>
          <w:rFonts w:asciiTheme="minorHAnsi" w:hAnsiTheme="minorHAnsi" w:cstheme="minorHAnsi"/>
        </w:rPr>
        <w:t xml:space="preserve"> </w:t>
      </w:r>
      <w:r w:rsidR="001E5929" w:rsidRPr="001E5929">
        <w:rPr>
          <w:rFonts w:cs="Arial"/>
          <w:iCs/>
        </w:rPr>
        <w:fldChar w:fldCharType="begin">
          <w:ffData>
            <w:name w:val="Besedilo94"/>
            <w:enabled/>
            <w:calcOnExit w:val="0"/>
            <w:textInput/>
          </w:ffData>
        </w:fldChar>
      </w:r>
      <w:r w:rsidR="001E5929" w:rsidRPr="001E5929">
        <w:rPr>
          <w:rFonts w:cs="Arial"/>
          <w:iCs/>
        </w:rPr>
        <w:instrText xml:space="preserve"> FORMTEXT </w:instrText>
      </w:r>
      <w:r w:rsidR="001E5929" w:rsidRPr="001E5929">
        <w:rPr>
          <w:rFonts w:cs="Arial"/>
          <w:iCs/>
        </w:rPr>
      </w:r>
      <w:r w:rsidR="001E5929" w:rsidRPr="001E5929">
        <w:rPr>
          <w:rFonts w:cs="Arial"/>
          <w:iCs/>
        </w:rPr>
        <w:fldChar w:fldCharType="separate"/>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1E5929">
        <w:rPr>
          <w:rFonts w:cs="Arial"/>
          <w:iCs/>
        </w:rPr>
        <w:fldChar w:fldCharType="end"/>
      </w:r>
      <w:r w:rsidRPr="001E5929">
        <w:rPr>
          <w:rFonts w:asciiTheme="minorHAnsi" w:hAnsiTheme="minorHAnsi" w:cstheme="minorHAnsi"/>
        </w:rPr>
        <w:t>) oziroma za posamezno zavarovalno leto v znesku</w:t>
      </w:r>
      <w:r w:rsidR="001E5929" w:rsidRPr="001E5929">
        <w:rPr>
          <w:rFonts w:asciiTheme="minorHAnsi" w:hAnsiTheme="minorHAnsi" w:cstheme="minorHAnsi"/>
        </w:rPr>
        <w:t xml:space="preserve"> </w:t>
      </w:r>
      <w:r w:rsidR="001E5929" w:rsidRPr="001E5929">
        <w:rPr>
          <w:rFonts w:cs="Arial"/>
          <w:iCs/>
        </w:rPr>
        <w:fldChar w:fldCharType="begin">
          <w:ffData>
            <w:name w:val="Besedilo94"/>
            <w:enabled/>
            <w:calcOnExit w:val="0"/>
            <w:textInput/>
          </w:ffData>
        </w:fldChar>
      </w:r>
      <w:r w:rsidR="001E5929" w:rsidRPr="001E5929">
        <w:rPr>
          <w:rFonts w:cs="Arial"/>
          <w:iCs/>
        </w:rPr>
        <w:instrText xml:space="preserve"> FORMTEXT </w:instrText>
      </w:r>
      <w:r w:rsidR="001E5929" w:rsidRPr="001E5929">
        <w:rPr>
          <w:rFonts w:cs="Arial"/>
          <w:iCs/>
        </w:rPr>
      </w:r>
      <w:r w:rsidR="001E5929" w:rsidRPr="001E5929">
        <w:rPr>
          <w:rFonts w:cs="Arial"/>
          <w:iCs/>
        </w:rPr>
        <w:fldChar w:fldCharType="separate"/>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1E5929">
        <w:rPr>
          <w:rFonts w:cs="Arial"/>
          <w:iCs/>
        </w:rPr>
        <w:fldChar w:fldCharType="end"/>
      </w:r>
      <w:r w:rsidR="001E5929" w:rsidRPr="001E5929">
        <w:rPr>
          <w:rFonts w:cs="Arial"/>
          <w:iCs/>
        </w:rPr>
        <w:t xml:space="preserve"> </w:t>
      </w:r>
      <w:r w:rsidRPr="001E5929">
        <w:rPr>
          <w:rFonts w:asciiTheme="minorHAnsi" w:hAnsiTheme="minorHAnsi" w:cstheme="minorHAnsi"/>
        </w:rPr>
        <w:t>EUR z 8,5 % DPZP (z besedami:</w:t>
      </w:r>
      <w:r w:rsidR="001E5929" w:rsidRPr="001E5929">
        <w:rPr>
          <w:rFonts w:asciiTheme="minorHAnsi" w:hAnsiTheme="minorHAnsi" w:cstheme="minorHAnsi"/>
        </w:rPr>
        <w:t xml:space="preserve"> </w:t>
      </w:r>
      <w:r w:rsidR="001E5929" w:rsidRPr="001E5929">
        <w:rPr>
          <w:rFonts w:cs="Arial"/>
          <w:iCs/>
        </w:rPr>
        <w:fldChar w:fldCharType="begin">
          <w:ffData>
            <w:name w:val="Besedilo94"/>
            <w:enabled/>
            <w:calcOnExit w:val="0"/>
            <w:textInput/>
          </w:ffData>
        </w:fldChar>
      </w:r>
      <w:r w:rsidR="001E5929" w:rsidRPr="001E5929">
        <w:rPr>
          <w:rFonts w:cs="Arial"/>
          <w:iCs/>
        </w:rPr>
        <w:instrText xml:space="preserve"> FORMTEXT </w:instrText>
      </w:r>
      <w:r w:rsidR="001E5929" w:rsidRPr="001E5929">
        <w:rPr>
          <w:rFonts w:cs="Arial"/>
          <w:iCs/>
        </w:rPr>
      </w:r>
      <w:r w:rsidR="001E5929" w:rsidRPr="001E5929">
        <w:rPr>
          <w:rFonts w:cs="Arial"/>
          <w:iCs/>
        </w:rPr>
        <w:fldChar w:fldCharType="separate"/>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3C764A">
        <w:rPr>
          <w:rFonts w:cs="Arial"/>
          <w:iCs/>
        </w:rPr>
        <w:t> </w:t>
      </w:r>
      <w:r w:rsidR="001E5929" w:rsidRPr="001E5929">
        <w:rPr>
          <w:rFonts w:cs="Arial"/>
          <w:iCs/>
        </w:rPr>
        <w:fldChar w:fldCharType="end"/>
      </w:r>
      <w:r w:rsidRPr="001E5929">
        <w:rPr>
          <w:rFonts w:asciiTheme="minorHAnsi" w:hAnsiTheme="minorHAnsi" w:cstheme="minorHAnsi"/>
        </w:rPr>
        <w:t>);</w:t>
      </w:r>
    </w:p>
    <w:p w14:paraId="337481B4" w14:textId="5C166B35" w:rsidR="007904A3" w:rsidRPr="001E5929" w:rsidRDefault="001E5929" w:rsidP="007904A3">
      <w:pPr>
        <w:pStyle w:val="Odstavekseznama"/>
        <w:numPr>
          <w:ilvl w:val="0"/>
          <w:numId w:val="36"/>
        </w:numPr>
        <w:rPr>
          <w:rFonts w:asciiTheme="minorHAnsi" w:hAnsiTheme="minorHAnsi" w:cstheme="minorHAnsi"/>
        </w:rPr>
      </w:pPr>
      <w:r>
        <w:rPr>
          <w:rFonts w:asciiTheme="minorHAnsi" w:hAnsiTheme="minorHAnsi" w:cstheme="minorHAnsi"/>
        </w:rPr>
        <w:t>…</w:t>
      </w:r>
    </w:p>
    <w:p w14:paraId="17A095A2" w14:textId="6EE1969E" w:rsidR="007904A3" w:rsidRPr="001E5929" w:rsidRDefault="001E5929" w:rsidP="007904A3">
      <w:pPr>
        <w:rPr>
          <w:rFonts w:cs="Arial"/>
          <w:i/>
          <w:iCs/>
          <w:color w:val="BFBFBF" w:themeColor="background1" w:themeShade="BF"/>
          <w:sz w:val="18"/>
          <w:szCs w:val="18"/>
        </w:rPr>
      </w:pPr>
      <w:r>
        <w:rPr>
          <w:rFonts w:cs="Arial"/>
          <w:i/>
          <w:iCs/>
          <w:color w:val="BFBFBF" w:themeColor="background1" w:themeShade="BF"/>
          <w:sz w:val="18"/>
          <w:szCs w:val="18"/>
        </w:rPr>
        <w:t>(</w:t>
      </w:r>
      <w:r w:rsidR="007904A3" w:rsidRPr="001E5929">
        <w:rPr>
          <w:rFonts w:cs="Arial"/>
          <w:i/>
          <w:iCs/>
          <w:color w:val="BFBFBF" w:themeColor="background1" w:themeShade="BF"/>
          <w:sz w:val="18"/>
          <w:szCs w:val="18"/>
        </w:rPr>
        <w:t>se prilagodi glede na sklop za katerega se sklepa ta pogodba</w:t>
      </w:r>
      <w:r>
        <w:rPr>
          <w:rFonts w:cs="Arial"/>
          <w:i/>
          <w:iCs/>
          <w:color w:val="BFBFBF" w:themeColor="background1" w:themeShade="BF"/>
          <w:sz w:val="18"/>
          <w:szCs w:val="18"/>
        </w:rPr>
        <w:t>)</w:t>
      </w:r>
    </w:p>
    <w:p w14:paraId="06992705" w14:textId="77777777" w:rsidR="007904A3" w:rsidRPr="007904A3" w:rsidRDefault="007904A3" w:rsidP="007904A3">
      <w:pPr>
        <w:rPr>
          <w:rFonts w:asciiTheme="minorHAnsi" w:hAnsiTheme="minorHAnsi" w:cstheme="minorHAnsi"/>
        </w:rPr>
      </w:pPr>
    </w:p>
    <w:p w14:paraId="3C7AA303" w14:textId="68A5E7A3" w:rsidR="007904A3" w:rsidRPr="007904A3" w:rsidRDefault="007904A3" w:rsidP="007904A3">
      <w:pPr>
        <w:rPr>
          <w:rFonts w:asciiTheme="minorHAnsi" w:hAnsiTheme="minorHAnsi" w:cstheme="minorHAnsi"/>
        </w:rPr>
      </w:pPr>
      <w:r w:rsidRPr="007904A3">
        <w:rPr>
          <w:rFonts w:asciiTheme="minorHAnsi" w:hAnsiTheme="minorHAnsi" w:cstheme="minorHAnsi"/>
        </w:rPr>
        <w:t xml:space="preserve">Davek od prometa od zavarovalnih poslov (DPZP) se obračunava </w:t>
      </w:r>
      <w:r w:rsidR="001E5929">
        <w:rPr>
          <w:rFonts w:asciiTheme="minorHAnsi" w:hAnsiTheme="minorHAnsi" w:cstheme="minorHAnsi"/>
        </w:rPr>
        <w:t>skladno z</w:t>
      </w:r>
      <w:r w:rsidRPr="007904A3">
        <w:rPr>
          <w:rFonts w:asciiTheme="minorHAnsi" w:hAnsiTheme="minorHAnsi" w:cstheme="minorHAnsi"/>
        </w:rPr>
        <w:t xml:space="preserve"> vsakokrat veljavn</w:t>
      </w:r>
      <w:r w:rsidR="001E5929">
        <w:rPr>
          <w:rFonts w:asciiTheme="minorHAnsi" w:hAnsiTheme="minorHAnsi" w:cstheme="minorHAnsi"/>
        </w:rPr>
        <w:t>o</w:t>
      </w:r>
      <w:r w:rsidRPr="007904A3">
        <w:rPr>
          <w:rFonts w:asciiTheme="minorHAnsi" w:hAnsiTheme="minorHAnsi" w:cstheme="minorHAnsi"/>
        </w:rPr>
        <w:t xml:space="preserve"> zakonodaj</w:t>
      </w:r>
      <w:r w:rsidR="001E5929">
        <w:rPr>
          <w:rFonts w:asciiTheme="minorHAnsi" w:hAnsiTheme="minorHAnsi" w:cstheme="minorHAnsi"/>
        </w:rPr>
        <w:t>o</w:t>
      </w:r>
      <w:r w:rsidRPr="007904A3">
        <w:rPr>
          <w:rFonts w:asciiTheme="minorHAnsi" w:hAnsiTheme="minorHAnsi" w:cstheme="minorHAnsi"/>
        </w:rPr>
        <w:t>. V kolikor pride do spremembe v višini stopnje, se ustrezno spremeni zavarovalna premija</w:t>
      </w:r>
      <w:r w:rsidR="001E5929">
        <w:rPr>
          <w:rFonts w:asciiTheme="minorHAnsi" w:hAnsiTheme="minorHAnsi" w:cstheme="minorHAnsi"/>
        </w:rPr>
        <w:t>, upoštevajoč novo stopnjo DPZP</w:t>
      </w:r>
      <w:r w:rsidRPr="007904A3">
        <w:rPr>
          <w:rFonts w:asciiTheme="minorHAnsi" w:hAnsiTheme="minorHAnsi" w:cstheme="minorHAnsi"/>
        </w:rPr>
        <w:t>.</w:t>
      </w:r>
      <w:r w:rsidR="001E5929">
        <w:rPr>
          <w:rFonts w:asciiTheme="minorHAnsi" w:hAnsiTheme="minorHAnsi" w:cstheme="minorHAnsi"/>
        </w:rPr>
        <w:t xml:space="preserve"> Pogodbeni stranki glede tega skleneta aneks k tej pogodbi (1. tč. 1. odst. 95. čl. ZJN-3).</w:t>
      </w:r>
    </w:p>
    <w:p w14:paraId="47CC8CC5" w14:textId="77777777" w:rsidR="007904A3" w:rsidRPr="007904A3" w:rsidRDefault="007904A3" w:rsidP="007904A3">
      <w:pPr>
        <w:rPr>
          <w:rFonts w:asciiTheme="minorHAnsi" w:hAnsiTheme="minorHAnsi" w:cstheme="minorHAnsi"/>
        </w:rPr>
      </w:pPr>
    </w:p>
    <w:p w14:paraId="0D4143E0" w14:textId="45C63754" w:rsidR="007904A3" w:rsidRPr="001E5929" w:rsidRDefault="001E5929" w:rsidP="007904A3">
      <w:pPr>
        <w:rPr>
          <w:rFonts w:cs="Arial"/>
          <w:i/>
          <w:iCs/>
          <w:color w:val="BFBFBF" w:themeColor="background1" w:themeShade="BF"/>
          <w:sz w:val="18"/>
          <w:szCs w:val="18"/>
        </w:rPr>
      </w:pPr>
      <w:r>
        <w:rPr>
          <w:rFonts w:cs="Arial"/>
          <w:i/>
          <w:iCs/>
          <w:color w:val="BFBFBF" w:themeColor="background1" w:themeShade="BF"/>
          <w:sz w:val="18"/>
          <w:szCs w:val="18"/>
        </w:rPr>
        <w:t>(</w:t>
      </w:r>
      <w:r w:rsidR="007904A3" w:rsidRPr="001E5929">
        <w:rPr>
          <w:rFonts w:cs="Arial"/>
          <w:i/>
          <w:iCs/>
          <w:color w:val="BFBFBF" w:themeColor="background1" w:themeShade="BF"/>
          <w:sz w:val="18"/>
          <w:szCs w:val="18"/>
        </w:rPr>
        <w:t xml:space="preserve">spodnji odstavek se uporablja za </w:t>
      </w:r>
      <w:r w:rsidR="007904A3" w:rsidRPr="004D37D8">
        <w:rPr>
          <w:rFonts w:cs="Arial"/>
          <w:i/>
          <w:iCs/>
          <w:color w:val="BFBFBF" w:themeColor="background1" w:themeShade="BF"/>
          <w:sz w:val="18"/>
          <w:szCs w:val="18"/>
        </w:rPr>
        <w:t>sklop 2-</w:t>
      </w:r>
      <w:r w:rsidR="00AD5FA2" w:rsidRPr="004D37D8">
        <w:rPr>
          <w:rFonts w:cs="Arial"/>
          <w:i/>
          <w:iCs/>
          <w:color w:val="BFBFBF" w:themeColor="background1" w:themeShade="BF"/>
          <w:sz w:val="18"/>
          <w:szCs w:val="18"/>
        </w:rPr>
        <w:t>1</w:t>
      </w:r>
      <w:r w:rsidR="00614DE1" w:rsidRPr="004D37D8">
        <w:rPr>
          <w:rFonts w:cs="Arial"/>
          <w:i/>
          <w:iCs/>
          <w:color w:val="BFBFBF" w:themeColor="background1" w:themeShade="BF"/>
          <w:sz w:val="18"/>
          <w:szCs w:val="18"/>
        </w:rPr>
        <w:t>9</w:t>
      </w:r>
      <w:r w:rsidRPr="004D37D8">
        <w:rPr>
          <w:rFonts w:cs="Arial"/>
          <w:i/>
          <w:iCs/>
          <w:color w:val="BFBFBF" w:themeColor="background1" w:themeShade="BF"/>
          <w:sz w:val="18"/>
          <w:szCs w:val="18"/>
        </w:rPr>
        <w:t>)</w:t>
      </w:r>
    </w:p>
    <w:p w14:paraId="441495D6" w14:textId="1BD5A7D8" w:rsidR="00CE5D9B" w:rsidRDefault="007904A3" w:rsidP="007904A3">
      <w:pPr>
        <w:rPr>
          <w:rFonts w:asciiTheme="minorHAnsi" w:hAnsiTheme="minorHAnsi" w:cstheme="minorHAnsi"/>
        </w:rPr>
      </w:pPr>
      <w:r w:rsidRPr="007904A3">
        <w:rPr>
          <w:rFonts w:asciiTheme="minorHAnsi" w:hAnsiTheme="minorHAnsi" w:cstheme="minorHAnsi"/>
        </w:rPr>
        <w:lastRenderedPageBreak/>
        <w:t>Davek, ki se nanaša na opravljanje zavarovalnih storitev v tujih državah, kjer se bo izvajalo skladiščenje blaga, se obračuna in plača v višini, kot to določa zakonodaja v državi, kjer se blago nahaja.</w:t>
      </w:r>
    </w:p>
    <w:p w14:paraId="2E70C9F2" w14:textId="77777777" w:rsidR="001E5929" w:rsidRDefault="001E5929" w:rsidP="007904A3">
      <w:pPr>
        <w:rPr>
          <w:rFonts w:asciiTheme="minorHAnsi" w:hAnsiTheme="minorHAnsi" w:cstheme="minorHAnsi"/>
        </w:rPr>
      </w:pPr>
    </w:p>
    <w:p w14:paraId="3780008A" w14:textId="3519480E" w:rsidR="001E5929" w:rsidRPr="006E3917" w:rsidRDefault="001E5929" w:rsidP="001E5929">
      <w:pPr>
        <w:pStyle w:val="Naslov1"/>
        <w:rPr>
          <w:rFonts w:asciiTheme="minorHAnsi" w:hAnsiTheme="minorHAnsi" w:cstheme="minorHAnsi"/>
          <w:szCs w:val="24"/>
        </w:rPr>
      </w:pPr>
      <w:bookmarkStart w:id="15" w:name="_Toc227573259"/>
      <w:r w:rsidRPr="001E5929">
        <w:rPr>
          <w:rFonts w:asciiTheme="minorHAnsi" w:hAnsiTheme="minorHAnsi" w:cstheme="minorHAnsi"/>
          <w:szCs w:val="24"/>
        </w:rPr>
        <w:t>SKUPNA PREDVIDENA VREDNOST POGODBE</w:t>
      </w:r>
      <w:bookmarkEnd w:id="15"/>
    </w:p>
    <w:p w14:paraId="5A440B8B" w14:textId="77777777" w:rsidR="007904A3" w:rsidRDefault="007904A3" w:rsidP="007904A3">
      <w:pPr>
        <w:rPr>
          <w:rFonts w:asciiTheme="minorHAnsi" w:hAnsiTheme="minorHAnsi" w:cstheme="minorHAnsi"/>
        </w:rPr>
      </w:pPr>
    </w:p>
    <w:p w14:paraId="512C0896" w14:textId="77777777" w:rsidR="005902CB" w:rsidRPr="00132AEE" w:rsidRDefault="005902CB" w:rsidP="005902C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9900BF2" w14:textId="087B33A2" w:rsidR="009D4949" w:rsidRDefault="00230C4D" w:rsidP="009D4949">
      <w:pPr>
        <w:tabs>
          <w:tab w:val="left" w:pos="7230"/>
        </w:tabs>
        <w:spacing w:line="260" w:lineRule="exact"/>
        <w:ind w:right="-96"/>
        <w:rPr>
          <w:rFonts w:cs="Arial"/>
        </w:rPr>
      </w:pPr>
      <w:r w:rsidRPr="00230C4D">
        <w:rPr>
          <w:rFonts w:cs="Arial"/>
        </w:rPr>
        <w:t xml:space="preserve">Skupna predvidena vrednost te pogodbe za vse sklope, za katere se sklepa ta pogodba, v skladu s </w:t>
      </w:r>
      <w:r w:rsidR="00867251">
        <w:rPr>
          <w:rFonts w:cs="Arial"/>
        </w:rPr>
        <w:t>ponudbo</w:t>
      </w:r>
      <w:r w:rsidRPr="00230C4D">
        <w:rPr>
          <w:rFonts w:cs="Arial"/>
        </w:rPr>
        <w:t xml:space="preserve"> z zavarovalno tehnično specifikacijo za sklop, za katerega se sklepa ta pogodba </w:t>
      </w:r>
      <w:r w:rsidR="00953178">
        <w:rPr>
          <w:rFonts w:asciiTheme="minorHAnsi" w:hAnsiTheme="minorHAnsi" w:cstheme="minorHAnsi"/>
        </w:rPr>
        <w:t xml:space="preserve">(OBR - </w:t>
      </w:r>
      <w:r w:rsidR="00953178" w:rsidRPr="001E5929">
        <w:rPr>
          <w:rFonts w:cs="Arial"/>
          <w:iCs/>
        </w:rPr>
        <w:fldChar w:fldCharType="begin">
          <w:ffData>
            <w:name w:val="Besedilo94"/>
            <w:enabled/>
            <w:calcOnExit w:val="0"/>
            <w:textInput/>
          </w:ffData>
        </w:fldChar>
      </w:r>
      <w:r w:rsidR="00953178" w:rsidRPr="001E5929">
        <w:rPr>
          <w:rFonts w:cs="Arial"/>
          <w:iCs/>
        </w:rPr>
        <w:instrText xml:space="preserve"> FORMTEXT </w:instrText>
      </w:r>
      <w:r w:rsidR="00953178" w:rsidRPr="001E5929">
        <w:rPr>
          <w:rFonts w:cs="Arial"/>
          <w:iCs/>
        </w:rPr>
      </w:r>
      <w:r w:rsidR="00953178" w:rsidRPr="001E5929">
        <w:rPr>
          <w:rFonts w:cs="Arial"/>
          <w:iCs/>
        </w:rPr>
        <w:fldChar w:fldCharType="separate"/>
      </w:r>
      <w:r w:rsidR="00953178" w:rsidRPr="003C764A">
        <w:rPr>
          <w:rFonts w:cs="Arial"/>
          <w:iCs/>
        </w:rPr>
        <w:t> </w:t>
      </w:r>
      <w:r w:rsidR="00953178" w:rsidRPr="003C764A">
        <w:rPr>
          <w:rFonts w:cs="Arial"/>
          <w:iCs/>
        </w:rPr>
        <w:t> </w:t>
      </w:r>
      <w:r w:rsidR="00953178" w:rsidRPr="003C764A">
        <w:rPr>
          <w:rFonts w:cs="Arial"/>
          <w:iCs/>
        </w:rPr>
        <w:t> </w:t>
      </w:r>
      <w:r w:rsidR="00953178" w:rsidRPr="003C764A">
        <w:rPr>
          <w:rFonts w:cs="Arial"/>
          <w:iCs/>
        </w:rPr>
        <w:t> </w:t>
      </w:r>
      <w:r w:rsidR="00953178" w:rsidRPr="003C764A">
        <w:rPr>
          <w:rFonts w:cs="Arial"/>
          <w:iCs/>
        </w:rPr>
        <w:t> </w:t>
      </w:r>
      <w:r w:rsidR="00953178" w:rsidRPr="001E5929">
        <w:rPr>
          <w:rFonts w:cs="Arial"/>
          <w:iCs/>
        </w:rPr>
        <w:fldChar w:fldCharType="end"/>
      </w:r>
      <w:r w:rsidR="00953178">
        <w:rPr>
          <w:rFonts w:asciiTheme="minorHAnsi" w:hAnsiTheme="minorHAnsi" w:cstheme="minorHAnsi"/>
        </w:rPr>
        <w:t xml:space="preserve"> </w:t>
      </w:r>
      <w:r w:rsidR="00953178" w:rsidRPr="007904A3">
        <w:rPr>
          <w:rFonts w:asciiTheme="minorHAnsi" w:hAnsiTheme="minorHAnsi" w:cstheme="minorHAnsi"/>
        </w:rPr>
        <w:t xml:space="preserve"> </w:t>
      </w:r>
      <w:r w:rsidR="00953178" w:rsidRPr="009C43E7">
        <w:rPr>
          <w:rFonts w:cs="Arial"/>
          <w:i/>
          <w:color w:val="BFBFBF" w:themeColor="background1" w:themeShade="BF"/>
          <w:sz w:val="18"/>
          <w:szCs w:val="18"/>
        </w:rPr>
        <w:t>(</w:t>
      </w:r>
      <w:r w:rsidR="00953178">
        <w:rPr>
          <w:rFonts w:cs="Arial"/>
          <w:i/>
          <w:color w:val="BFBFBF" w:themeColor="background1" w:themeShade="BF"/>
          <w:sz w:val="18"/>
          <w:szCs w:val="18"/>
        </w:rPr>
        <w:t>številka obrazca bo v pogodbo vnesena naknadno, glede na številčenje obrazcev v drugi (2.) fazi postopka</w:t>
      </w:r>
      <w:r w:rsidR="00953178" w:rsidRPr="009C43E7">
        <w:rPr>
          <w:rFonts w:cs="Arial"/>
          <w:i/>
          <w:color w:val="BFBFBF" w:themeColor="background1" w:themeShade="BF"/>
          <w:sz w:val="18"/>
          <w:szCs w:val="18"/>
        </w:rPr>
        <w:t>)</w:t>
      </w:r>
      <w:r w:rsidR="00953178">
        <w:rPr>
          <w:rFonts w:asciiTheme="minorHAnsi" w:hAnsiTheme="minorHAnsi" w:cstheme="minorHAnsi"/>
        </w:rPr>
        <w:t>)</w:t>
      </w:r>
      <w:r w:rsidRPr="00230C4D">
        <w:rPr>
          <w:rFonts w:cs="Arial"/>
        </w:rPr>
        <w:t xml:space="preserve"> znaša za celotno zavarovalno obdobje v znesku </w:t>
      </w:r>
      <w:r w:rsidRPr="00230C4D">
        <w:rPr>
          <w:rFonts w:cs="Arial"/>
        </w:rPr>
        <w:fldChar w:fldCharType="begin">
          <w:ffData>
            <w:name w:val="Besedilo102"/>
            <w:enabled/>
            <w:calcOnExit w:val="0"/>
            <w:textInput/>
          </w:ffData>
        </w:fldChar>
      </w:r>
      <w:bookmarkStart w:id="16" w:name="Besedilo102"/>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6"/>
      <w:r w:rsidRPr="00230C4D">
        <w:rPr>
          <w:rFonts w:cs="Arial"/>
        </w:rPr>
        <w:t xml:space="preserve"> EUR z 8,5 % DPZP oziroma z davkom, kot to določa zakonodaja v državi, kjer se blago nahaja (z besedo </w:t>
      </w:r>
      <w:r w:rsidRPr="00230C4D">
        <w:rPr>
          <w:rFonts w:cs="Arial"/>
        </w:rPr>
        <w:fldChar w:fldCharType="begin">
          <w:ffData>
            <w:name w:val="Besedilo103"/>
            <w:enabled/>
            <w:calcOnExit w:val="0"/>
            <w:textInput/>
          </w:ffData>
        </w:fldChar>
      </w:r>
      <w:bookmarkStart w:id="17" w:name="Besedilo103"/>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7"/>
      <w:r w:rsidRPr="00230C4D">
        <w:rPr>
          <w:rFonts w:cs="Arial"/>
        </w:rPr>
        <w:t xml:space="preserve">) oziroma za posamezno zavarovalno leto v znesku </w:t>
      </w:r>
      <w:r w:rsidRPr="00230C4D">
        <w:rPr>
          <w:rFonts w:cs="Arial"/>
        </w:rPr>
        <w:fldChar w:fldCharType="begin">
          <w:ffData>
            <w:name w:val="Besedilo104"/>
            <w:enabled/>
            <w:calcOnExit w:val="0"/>
            <w:textInput/>
          </w:ffData>
        </w:fldChar>
      </w:r>
      <w:bookmarkStart w:id="18" w:name="Besedilo104"/>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8"/>
      <w:r w:rsidRPr="00230C4D">
        <w:rPr>
          <w:rFonts w:cs="Arial"/>
        </w:rPr>
        <w:t xml:space="preserve"> EUR z 8,5 % DPZP oziroma z davkom, kot to določa zakonodaja v državi, kjer se blago nahaja (z besedo: </w:t>
      </w:r>
      <w:r w:rsidRPr="00230C4D">
        <w:rPr>
          <w:rFonts w:cs="Arial"/>
        </w:rPr>
        <w:fldChar w:fldCharType="begin">
          <w:ffData>
            <w:name w:val="Besedilo105"/>
            <w:enabled/>
            <w:calcOnExit w:val="0"/>
            <w:textInput/>
          </w:ffData>
        </w:fldChar>
      </w:r>
      <w:bookmarkStart w:id="19" w:name="Besedilo105"/>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9"/>
      <w:r w:rsidRPr="00230C4D">
        <w:rPr>
          <w:rFonts w:cs="Arial"/>
        </w:rPr>
        <w:t>).</w:t>
      </w:r>
    </w:p>
    <w:p w14:paraId="2284BC1A" w14:textId="77777777" w:rsidR="00230C4D" w:rsidRDefault="00230C4D" w:rsidP="009D4949">
      <w:pPr>
        <w:tabs>
          <w:tab w:val="left" w:pos="7230"/>
        </w:tabs>
        <w:spacing w:line="260" w:lineRule="exact"/>
        <w:ind w:right="-96"/>
        <w:rPr>
          <w:rFonts w:cs="Arial"/>
        </w:rPr>
      </w:pPr>
    </w:p>
    <w:p w14:paraId="1FFC8344" w14:textId="2DB77B4C" w:rsidR="00230C4D" w:rsidRPr="006E3917" w:rsidRDefault="00230C4D" w:rsidP="00230C4D">
      <w:pPr>
        <w:pStyle w:val="Naslov1"/>
        <w:rPr>
          <w:rFonts w:asciiTheme="minorHAnsi" w:hAnsiTheme="minorHAnsi" w:cstheme="minorHAnsi"/>
          <w:szCs w:val="24"/>
        </w:rPr>
      </w:pPr>
      <w:bookmarkStart w:id="20" w:name="_Toc227573260"/>
      <w:r w:rsidRPr="00230C4D">
        <w:rPr>
          <w:rFonts w:asciiTheme="minorHAnsi" w:hAnsiTheme="minorHAnsi" w:cstheme="minorHAnsi"/>
          <w:szCs w:val="24"/>
        </w:rPr>
        <w:t>OBRAČUN ZAVAROVALNE PREMIJE IN NAČIN PLAČILA</w:t>
      </w:r>
      <w:bookmarkEnd w:id="20"/>
    </w:p>
    <w:p w14:paraId="3032EE2F" w14:textId="77777777" w:rsidR="00230C4D" w:rsidRDefault="00230C4D" w:rsidP="009D4949">
      <w:pPr>
        <w:tabs>
          <w:tab w:val="left" w:pos="7230"/>
        </w:tabs>
        <w:spacing w:line="260" w:lineRule="exact"/>
        <w:ind w:right="-96"/>
        <w:rPr>
          <w:rFonts w:cs="Arial"/>
        </w:rPr>
      </w:pPr>
    </w:p>
    <w:p w14:paraId="65CAAF9F" w14:textId="77777777" w:rsidR="009D4949" w:rsidRDefault="009D4949" w:rsidP="009D494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14:paraId="60EB077C" w14:textId="7BA7F980" w:rsidR="00230C4D" w:rsidRDefault="00230C4D" w:rsidP="00230C4D">
      <w:pPr>
        <w:rPr>
          <w:rFonts w:cs="Arial"/>
        </w:rPr>
      </w:pPr>
      <w:r>
        <w:rPr>
          <w:rFonts w:cs="Arial"/>
        </w:rPr>
        <w:t xml:space="preserve">Letna (akontacijska) zavarovalna premija za prvo zavarovalno leto je enaka vrednosti letne zavarovalne premije iz 12. člena te pogodbe. Zavarovalna (akontacijska) premija za vsako naslednje zavarovalno leto je: </w:t>
      </w:r>
    </w:p>
    <w:p w14:paraId="338B1D41" w14:textId="77777777" w:rsidR="00230C4D" w:rsidRDefault="00230C4D" w:rsidP="00230C4D">
      <w:pPr>
        <w:pStyle w:val="Odstavekseznama"/>
        <w:numPr>
          <w:ilvl w:val="0"/>
          <w:numId w:val="37"/>
        </w:numPr>
        <w:suppressAutoHyphens/>
        <w:spacing w:line="240" w:lineRule="auto"/>
        <w:rPr>
          <w:rFonts w:ascii="Arial" w:hAnsi="Arial" w:cs="Arial"/>
        </w:rPr>
      </w:pPr>
      <w:r>
        <w:rPr>
          <w:rFonts w:ascii="Arial" w:hAnsi="Arial" w:cs="Arial"/>
        </w:rPr>
        <w:t>enaka obračunani letni premiji za preteklo leto ali</w:t>
      </w:r>
    </w:p>
    <w:p w14:paraId="7AEE0E17" w14:textId="77777777" w:rsidR="00230C4D" w:rsidRDefault="00230C4D" w:rsidP="00230C4D">
      <w:pPr>
        <w:pStyle w:val="Odstavekseznama"/>
        <w:numPr>
          <w:ilvl w:val="0"/>
          <w:numId w:val="37"/>
        </w:numPr>
        <w:suppressAutoHyphens/>
        <w:spacing w:line="240" w:lineRule="auto"/>
        <w:rPr>
          <w:rFonts w:ascii="Arial" w:hAnsi="Arial" w:cs="Arial"/>
        </w:rPr>
      </w:pPr>
      <w:r>
        <w:rPr>
          <w:rFonts w:ascii="Arial" w:hAnsi="Arial" w:cs="Arial"/>
        </w:rPr>
        <w:t>določena na podlagi podatkov zavarovalca za preteklo leto, s stanjem na dan 31.12 oziroma podatkov, ki jih sporoči zavarovalec in ki vplivajo na izračun osnove zavarovalne premije</w:t>
      </w:r>
    </w:p>
    <w:p w14:paraId="199F9380" w14:textId="77777777" w:rsidR="00230C4D" w:rsidRDefault="00230C4D" w:rsidP="00230C4D">
      <w:pPr>
        <w:rPr>
          <w:rFonts w:cs="Arial"/>
        </w:rPr>
      </w:pPr>
    </w:p>
    <w:p w14:paraId="19EA54D1" w14:textId="77777777" w:rsidR="00230C4D" w:rsidRDefault="00230C4D" w:rsidP="00230C4D">
      <w:pPr>
        <w:rPr>
          <w:rFonts w:cs="Arial"/>
        </w:rPr>
      </w:pPr>
      <w:r>
        <w:rPr>
          <w:rFonts w:cs="Arial"/>
        </w:rPr>
        <w:t>Zavarovalec bo najkasneje do 15.01. vsako zavarovalno leto pisno obvestil zavarovalnico ali uveljavlja spremembo premije na podlagi  druge alineje predhodnega odstavka. V nasprotnem primeru se šteje, da je letna (akontacijska) zavarovalna premija enaka obračunani letni premiji za preteklo leto.</w:t>
      </w:r>
    </w:p>
    <w:p w14:paraId="2D60BBCD" w14:textId="66B36878" w:rsidR="005032C7" w:rsidRDefault="005032C7" w:rsidP="000A775C">
      <w:pPr>
        <w:rPr>
          <w:rFonts w:asciiTheme="minorHAnsi" w:hAnsiTheme="minorHAnsi" w:cstheme="minorHAnsi"/>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21" w:name="_Hlk107477356"/>
      <w:r>
        <w:rPr>
          <w:rFonts w:asciiTheme="minorHAnsi" w:hAnsiTheme="minorHAnsi" w:cstheme="minorHAnsi"/>
          <w:b/>
        </w:rPr>
        <w:t>č</w:t>
      </w:r>
      <w:r w:rsidR="00532AB7" w:rsidRPr="00DE184E">
        <w:rPr>
          <w:rFonts w:asciiTheme="minorHAnsi" w:hAnsiTheme="minorHAnsi" w:cstheme="minorHAnsi"/>
          <w:b/>
        </w:rPr>
        <w:t>len</w:t>
      </w:r>
    </w:p>
    <w:bookmarkEnd w:id="21"/>
    <w:p w14:paraId="5FABCA3B" w14:textId="39581F87" w:rsidR="00230C4D" w:rsidRPr="00230C4D" w:rsidRDefault="00230C4D" w:rsidP="00230C4D">
      <w:pPr>
        <w:rPr>
          <w:rFonts w:asciiTheme="minorHAnsi" w:hAnsiTheme="minorHAnsi" w:cstheme="minorHAnsi"/>
        </w:rPr>
      </w:pPr>
      <w:r w:rsidRPr="00230C4D">
        <w:rPr>
          <w:rFonts w:asciiTheme="minorHAnsi" w:hAnsiTheme="minorHAnsi" w:cstheme="minorHAnsi"/>
        </w:rPr>
        <w:t>Zavarovalnica najkasneje do 15.01.</w:t>
      </w:r>
      <w:r>
        <w:rPr>
          <w:rFonts w:asciiTheme="minorHAnsi" w:hAnsiTheme="minorHAnsi" w:cstheme="minorHAnsi"/>
        </w:rPr>
        <w:t xml:space="preserve"> </w:t>
      </w:r>
      <w:r w:rsidRPr="00230C4D">
        <w:rPr>
          <w:rFonts w:asciiTheme="minorHAnsi" w:hAnsiTheme="minorHAnsi" w:cstheme="minorHAnsi"/>
        </w:rPr>
        <w:t>vsako zavarovalno leto zavarovalcu sporoči višino popusta, ki ga priznava na plačilo zavarovalne premije v enkratnem znesku, zavarovalec pa najkasneje do 31.01. zavarovalnico obvesti o izbranem načinu plačila. Zavarovalnica skupaj z višino popusta sporoči tudi, ali se ta popust upošteva na zavarovalno premijo za potresno in nezgodno zavarovanje ali ne. V primeru obročnega plačila (največ deset enakih mesečnih obrokih) zavarovalnica ni upravičena do doplačila.</w:t>
      </w:r>
    </w:p>
    <w:p w14:paraId="5C7A28B3" w14:textId="77777777" w:rsidR="00230C4D" w:rsidRPr="00230C4D" w:rsidRDefault="00230C4D" w:rsidP="00230C4D">
      <w:pPr>
        <w:rPr>
          <w:rFonts w:asciiTheme="minorHAnsi" w:hAnsiTheme="minorHAnsi" w:cstheme="minorHAnsi"/>
        </w:rPr>
      </w:pPr>
    </w:p>
    <w:p w14:paraId="5578511D" w14:textId="6D55C3D7" w:rsidR="00230C4D" w:rsidRPr="00230C4D" w:rsidRDefault="00230C4D" w:rsidP="00230C4D">
      <w:pPr>
        <w:rPr>
          <w:rFonts w:asciiTheme="minorHAnsi" w:hAnsiTheme="minorHAnsi" w:cstheme="minorHAnsi"/>
        </w:rPr>
      </w:pPr>
      <w:r w:rsidRPr="00230C4D">
        <w:rPr>
          <w:rFonts w:asciiTheme="minorHAnsi" w:hAnsiTheme="minorHAnsi" w:cstheme="minorHAnsi"/>
        </w:rPr>
        <w:t>Zavarovalec bo zavarovalne premije plačal zavarovalnici v 30-tih (tridesetih) dneh po prejemu pravilno izstavljenega računa, na transakcijski račun zavarovalnice.</w:t>
      </w:r>
      <w:r w:rsidR="0053655E">
        <w:rPr>
          <w:rFonts w:asciiTheme="minorHAnsi" w:hAnsiTheme="minorHAnsi" w:cstheme="minorHAnsi"/>
        </w:rPr>
        <w:t xml:space="preserve"> </w:t>
      </w:r>
    </w:p>
    <w:p w14:paraId="03CCA992" w14:textId="77777777" w:rsidR="00230C4D" w:rsidRPr="00230C4D" w:rsidRDefault="00230C4D" w:rsidP="00230C4D">
      <w:pPr>
        <w:rPr>
          <w:rFonts w:asciiTheme="minorHAnsi" w:hAnsiTheme="minorHAnsi" w:cstheme="minorHAnsi"/>
        </w:rPr>
      </w:pPr>
    </w:p>
    <w:p w14:paraId="5D91E5F5"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Račun se mora sklicevati na številko te pogodbe in številko osnovne zavarovalne police, na podlagi katere se izstavlja.</w:t>
      </w:r>
    </w:p>
    <w:p w14:paraId="412FD061" w14:textId="77777777" w:rsidR="00230C4D" w:rsidRPr="00230C4D" w:rsidRDefault="00230C4D" w:rsidP="00230C4D">
      <w:pPr>
        <w:rPr>
          <w:rFonts w:asciiTheme="minorHAnsi" w:hAnsiTheme="minorHAnsi" w:cstheme="minorHAnsi"/>
        </w:rPr>
      </w:pPr>
    </w:p>
    <w:p w14:paraId="6259F40D"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Zavarovalnica izstavi račun/dobropis po potrjenem letnem obračunu ali poračunu s strani zavarovalca. Račun za poračun bo zavarovalec plačal 30-ti (trideseti) dan po prejemu pravilno izstavljenega računa.</w:t>
      </w:r>
    </w:p>
    <w:p w14:paraId="5CA09B5C" w14:textId="77777777" w:rsidR="00230C4D" w:rsidRDefault="00230C4D" w:rsidP="00230C4D">
      <w:pPr>
        <w:rPr>
          <w:rFonts w:asciiTheme="minorHAnsi" w:hAnsiTheme="minorHAnsi" w:cstheme="minorHAnsi"/>
        </w:rPr>
      </w:pPr>
    </w:p>
    <w:p w14:paraId="50698C28" w14:textId="6045717F" w:rsidR="00230C4D" w:rsidRPr="00083174" w:rsidRDefault="00230C4D" w:rsidP="00230C4D">
      <w:pPr>
        <w:rPr>
          <w:rFonts w:cs="Arial"/>
          <w:i/>
          <w:iCs/>
          <w:color w:val="BFBFBF" w:themeColor="background1" w:themeShade="BF"/>
          <w:sz w:val="18"/>
          <w:szCs w:val="18"/>
        </w:rPr>
      </w:pPr>
      <w:r w:rsidRPr="004D37D8">
        <w:rPr>
          <w:rFonts w:cs="Arial"/>
          <w:i/>
          <w:iCs/>
          <w:color w:val="BFBFBF" w:themeColor="background1" w:themeShade="BF"/>
          <w:sz w:val="18"/>
          <w:szCs w:val="18"/>
        </w:rPr>
        <w:t>(naslednji odstavki se uporabljajo za sklop 2-</w:t>
      </w:r>
      <w:r w:rsidR="00AD5FA2" w:rsidRPr="004D37D8">
        <w:rPr>
          <w:rFonts w:cs="Arial"/>
          <w:i/>
          <w:iCs/>
          <w:color w:val="BFBFBF" w:themeColor="background1" w:themeShade="BF"/>
          <w:sz w:val="18"/>
          <w:szCs w:val="18"/>
        </w:rPr>
        <w:t>1</w:t>
      </w:r>
      <w:r w:rsidR="006A2F58" w:rsidRPr="004D37D8">
        <w:rPr>
          <w:rFonts w:cs="Arial"/>
          <w:i/>
          <w:iCs/>
          <w:color w:val="BFBFBF" w:themeColor="background1" w:themeShade="BF"/>
          <w:sz w:val="18"/>
          <w:szCs w:val="18"/>
        </w:rPr>
        <w:t>9</w:t>
      </w:r>
      <w:r w:rsidRPr="004D37D8">
        <w:rPr>
          <w:rFonts w:cs="Arial"/>
          <w:i/>
          <w:iCs/>
          <w:color w:val="BFBFBF" w:themeColor="background1" w:themeShade="BF"/>
          <w:sz w:val="18"/>
          <w:szCs w:val="18"/>
        </w:rPr>
        <w:t>)</w:t>
      </w:r>
    </w:p>
    <w:p w14:paraId="7C32ADA0" w14:textId="7BA65F83" w:rsidR="00230C4D" w:rsidRPr="00083174" w:rsidRDefault="00230C4D" w:rsidP="00230C4D">
      <w:pPr>
        <w:rPr>
          <w:rFonts w:asciiTheme="minorHAnsi" w:hAnsiTheme="minorHAnsi" w:cstheme="minorHAnsi"/>
        </w:rPr>
      </w:pPr>
      <w:r w:rsidRPr="00083174">
        <w:rPr>
          <w:rFonts w:asciiTheme="minorHAnsi" w:hAnsiTheme="minorHAnsi" w:cstheme="minorHAnsi"/>
        </w:rPr>
        <w:t>Premija se zaračunava za vsako polico, upoštevaje zavarovalno vsoto, ki se določa v skladu s formulo iz razpisne dokumentacije</w:t>
      </w:r>
      <w:r w:rsidR="00953178" w:rsidRPr="00083174">
        <w:rPr>
          <w:rFonts w:asciiTheme="minorHAnsi" w:hAnsiTheme="minorHAnsi" w:cstheme="minorHAnsi"/>
        </w:rPr>
        <w:t>,</w:t>
      </w:r>
      <w:r w:rsidRPr="00083174">
        <w:rPr>
          <w:rFonts w:asciiTheme="minorHAnsi" w:hAnsiTheme="minorHAnsi" w:cstheme="minorHAnsi"/>
        </w:rPr>
        <w:t xml:space="preserve"> in premijsko stopnjo. Kvartalne obroke akontacijske </w:t>
      </w:r>
      <w:r w:rsidRPr="00083174">
        <w:rPr>
          <w:rFonts w:asciiTheme="minorHAnsi" w:hAnsiTheme="minorHAnsi" w:cstheme="minorHAnsi"/>
        </w:rPr>
        <w:lastRenderedPageBreak/>
        <w:t>zavarovalne premije, ki jih zavarovalec plačuje v 30 dneh od dneva prejema posameznega računa za pretekli kvartal. Končni obračun premije po seštevku dejanskih zavarovalnih vsot, ki bodo veljale na zadnji dan v mesecu preteklega leta, deljeno z dvanajst, pa se opravi po preteku zadnjega kvartala tekočega leta oziroma najkasneje v januarju za preteklo leto.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14:paraId="3F3BBDD3" w14:textId="77777777" w:rsidR="00230C4D" w:rsidRPr="00083174" w:rsidRDefault="00230C4D" w:rsidP="00230C4D">
      <w:pPr>
        <w:rPr>
          <w:rFonts w:asciiTheme="minorHAnsi" w:hAnsiTheme="minorHAnsi" w:cstheme="minorHAnsi"/>
        </w:rPr>
      </w:pPr>
    </w:p>
    <w:p w14:paraId="5D3FDBEF" w14:textId="3B201233" w:rsidR="00043A39" w:rsidRDefault="00230C4D" w:rsidP="00230C4D">
      <w:pPr>
        <w:rPr>
          <w:rFonts w:asciiTheme="minorHAnsi" w:hAnsiTheme="minorHAnsi" w:cstheme="minorHAnsi"/>
        </w:rPr>
      </w:pPr>
      <w:r w:rsidRPr="00083174">
        <w:rPr>
          <w:rFonts w:asciiTheme="minorHAnsi" w:hAnsiTheme="minorHAnsi" w:cstheme="minorHAnsi"/>
        </w:rPr>
        <w:t>Za obdobje, ko so rezervoarji izpraznjeni (popravila, zamenjava blaga ipd.) se zavarovalna premija obračunava in plačuje, vendar se pri poračunu letne premije vrnejo preveč plačani zneski za čas, ko so bili rezervoarji prazni.</w:t>
      </w:r>
    </w:p>
    <w:p w14:paraId="60FE50C2" w14:textId="77777777" w:rsidR="00083174" w:rsidRDefault="00083174" w:rsidP="00230C4D">
      <w:pPr>
        <w:rPr>
          <w:rFonts w:asciiTheme="minorHAnsi" w:hAnsiTheme="minorHAnsi" w:cstheme="minorHAnsi"/>
        </w:rPr>
      </w:pPr>
    </w:p>
    <w:p w14:paraId="4E62BB34" w14:textId="06E80BEC" w:rsidR="00083174" w:rsidRPr="00B25B1D" w:rsidRDefault="00083174" w:rsidP="00230C4D">
      <w:pPr>
        <w:rPr>
          <w:rFonts w:cs="Arial"/>
          <w:i/>
          <w:iCs/>
          <w:color w:val="BFBFBF" w:themeColor="background1" w:themeShade="BF"/>
          <w:sz w:val="18"/>
          <w:szCs w:val="18"/>
        </w:rPr>
      </w:pPr>
      <w:r w:rsidRPr="00B25B1D">
        <w:rPr>
          <w:rFonts w:cs="Arial"/>
          <w:i/>
          <w:iCs/>
          <w:color w:val="BFBFBF" w:themeColor="background1" w:themeShade="BF"/>
          <w:sz w:val="18"/>
          <w:szCs w:val="18"/>
        </w:rPr>
        <w:t>/</w:t>
      </w:r>
      <w:r w:rsidR="00B25B1D" w:rsidRPr="00B25B1D">
        <w:rPr>
          <w:rFonts w:cs="Arial"/>
          <w:i/>
          <w:iCs/>
          <w:color w:val="BFBFBF" w:themeColor="background1" w:themeShade="BF"/>
          <w:sz w:val="18"/>
          <w:szCs w:val="18"/>
        </w:rPr>
        <w:t>način zaračunavanj</w:t>
      </w:r>
      <w:r w:rsidR="00B25B1D">
        <w:rPr>
          <w:rFonts w:cs="Arial"/>
          <w:i/>
          <w:iCs/>
          <w:color w:val="BFBFBF" w:themeColor="background1" w:themeShade="BF"/>
          <w:sz w:val="18"/>
          <w:szCs w:val="18"/>
        </w:rPr>
        <w:t>a</w:t>
      </w:r>
      <w:r w:rsidR="00B25B1D" w:rsidRPr="00B25B1D">
        <w:rPr>
          <w:rFonts w:cs="Arial"/>
          <w:i/>
          <w:iCs/>
          <w:color w:val="BFBFBF" w:themeColor="background1" w:themeShade="BF"/>
          <w:sz w:val="18"/>
          <w:szCs w:val="18"/>
        </w:rPr>
        <w:t xml:space="preserve"> premije - </w:t>
      </w:r>
      <w:r w:rsidRPr="00B25B1D">
        <w:rPr>
          <w:rFonts w:cs="Arial"/>
          <w:i/>
          <w:iCs/>
          <w:color w:val="BFBFBF" w:themeColor="background1" w:themeShade="BF"/>
          <w:sz w:val="18"/>
          <w:szCs w:val="18"/>
        </w:rPr>
        <w:t>zadnja dva odstavka tega člena se lahko spremenita v času pogajanj/</w:t>
      </w:r>
    </w:p>
    <w:p w14:paraId="5C432C11" w14:textId="77777777" w:rsidR="00707857" w:rsidRDefault="00707857" w:rsidP="00230C4D"/>
    <w:p w14:paraId="27E79AF9" w14:textId="77777777" w:rsidR="00784C00" w:rsidRDefault="00784C00" w:rsidP="00784C0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7941AC7" w14:textId="13C1EF7D" w:rsidR="00532AB7" w:rsidRDefault="00707857" w:rsidP="000A775C">
      <w:r w:rsidRPr="00707857">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w:t>
      </w:r>
      <w:r>
        <w:t>,</w:t>
      </w:r>
      <w:r w:rsidRPr="00707857">
        <w:t xml:space="preserve"> ima zavarovalec pravico odpovedati vsa zavarovanja</w:t>
      </w:r>
      <w:r w:rsidR="000D0888">
        <w:t xml:space="preserve">, pri čemer si zavarovalec pridržuje uveljavljati odpovedni rok </w:t>
      </w:r>
      <w:r w:rsidR="000D0888" w:rsidRPr="000D0888">
        <w:rPr>
          <w:lang w:val="x-none"/>
        </w:rPr>
        <w:t>do sklenitve nove pogodbe z na novo izbranim izvajalcem, v skladu s predpisi na področju javnega naročanja</w:t>
      </w:r>
      <w:r w:rsidRPr="00707857">
        <w:t>.</w:t>
      </w:r>
      <w:r w:rsidR="001B4A54">
        <w:t xml:space="preserve"> V času teka odpovednega roka veljajo zavarovalni pogoji, dogovorjeni s to pogodbo.</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0D95F38" w14:textId="3E3444A1" w:rsidR="00707857" w:rsidRPr="00707857" w:rsidRDefault="00707857" w:rsidP="00707857">
      <w:pPr>
        <w:rPr>
          <w:rFonts w:cs="Arial"/>
          <w:i/>
          <w:iCs/>
          <w:color w:val="BFBFBF" w:themeColor="background1" w:themeShade="BF"/>
          <w:sz w:val="18"/>
          <w:szCs w:val="18"/>
        </w:rPr>
      </w:pPr>
      <w:r>
        <w:rPr>
          <w:rFonts w:cs="Arial"/>
          <w:i/>
          <w:iCs/>
          <w:color w:val="BFBFBF" w:themeColor="background1" w:themeShade="BF"/>
          <w:sz w:val="18"/>
          <w:szCs w:val="18"/>
        </w:rPr>
        <w:t>(</w:t>
      </w:r>
      <w:r w:rsidRPr="00707857">
        <w:rPr>
          <w:rFonts w:cs="Arial"/>
          <w:i/>
          <w:iCs/>
          <w:color w:val="BFBFBF" w:themeColor="background1" w:themeShade="BF"/>
          <w:sz w:val="18"/>
          <w:szCs w:val="18"/>
        </w:rPr>
        <w:t>/člen se prilagodi v kolikor se ta pogodba ne sklepa za sklop 1</w:t>
      </w:r>
      <w:r>
        <w:rPr>
          <w:rFonts w:cs="Arial"/>
          <w:i/>
          <w:iCs/>
          <w:color w:val="BFBFBF" w:themeColor="background1" w:themeShade="BF"/>
          <w:sz w:val="18"/>
          <w:szCs w:val="18"/>
        </w:rPr>
        <w:t>)</w:t>
      </w:r>
    </w:p>
    <w:p w14:paraId="2E26955A" w14:textId="77777777" w:rsidR="00707857" w:rsidRDefault="00707857" w:rsidP="00707857"/>
    <w:p w14:paraId="193C6568" w14:textId="77777777" w:rsidR="00707857" w:rsidRDefault="00707857" w:rsidP="00707857">
      <w:r>
        <w:t>V celotnem zavarovalnem obdobju na zavarovalno premijo pri nobenem zavarovanju ni dopusten vpliv škodnega dogajanja (</w:t>
      </w:r>
      <w:proofErr w:type="spellStart"/>
      <w:r>
        <w:t>malus</w:t>
      </w:r>
      <w:proofErr w:type="spellEnd"/>
      <w:r>
        <w:t>) na zavarovalno premijo, razen pri zavarovanju živali ter bonusa na doseženi poslovno tehnični rezultat za sklop 1.</w:t>
      </w:r>
    </w:p>
    <w:p w14:paraId="3D0AFF3D" w14:textId="77777777" w:rsidR="00707857" w:rsidRDefault="00707857" w:rsidP="00707857"/>
    <w:p w14:paraId="3C1678B8" w14:textId="77777777" w:rsidR="006F2750" w:rsidRPr="006F2750" w:rsidRDefault="006F2750" w:rsidP="006F2750">
      <w:r w:rsidRPr="006F2750">
        <w:t xml:space="preserve">Znesek bonusa predstavlja vračilo dela zavarovalne premije, do katerega je zavarovanec upravičen na osnovi škodnega rezultata (razmerje škod in premij) v posameznem zavarovalnem letu. </w:t>
      </w:r>
    </w:p>
    <w:p w14:paraId="45220548" w14:textId="77777777" w:rsidR="006F2750" w:rsidRPr="006F2750" w:rsidRDefault="006F2750" w:rsidP="006F2750"/>
    <w:p w14:paraId="45317E36" w14:textId="77777777" w:rsidR="006F2750" w:rsidRPr="006F2750" w:rsidRDefault="006F2750" w:rsidP="006F2750">
      <w:r w:rsidRPr="006F2750">
        <w:t>Izračun se pripravi kot sledi:</w:t>
      </w:r>
    </w:p>
    <w:p w14:paraId="16C3BC68" w14:textId="77777777" w:rsidR="006F2750" w:rsidRPr="006F2750" w:rsidRDefault="006F2750" w:rsidP="006F2750"/>
    <w:p w14:paraId="4B634585" w14:textId="77777777" w:rsidR="006F2750" w:rsidRPr="006F2750" w:rsidRDefault="006F2750" w:rsidP="006F2750">
      <w:pPr>
        <w:numPr>
          <w:ilvl w:val="0"/>
          <w:numId w:val="47"/>
        </w:numPr>
      </w:pPr>
      <w:r w:rsidRPr="006F2750">
        <w:t>škodni rezultat predstavlja razmerje med skupnim zneskom likvidiranih škod in škodne rezerve ter skupnim zneskom obračunanih zavarovalnih premij brez DPZP,</w:t>
      </w:r>
    </w:p>
    <w:p w14:paraId="3A6EE658" w14:textId="77777777" w:rsidR="006F2750" w:rsidRPr="006F2750" w:rsidRDefault="006F2750" w:rsidP="006F2750">
      <w:pPr>
        <w:numPr>
          <w:ilvl w:val="0"/>
          <w:numId w:val="47"/>
        </w:numPr>
      </w:pPr>
      <w:r w:rsidRPr="006F2750">
        <w:t>upoštevajo se le škode, ki so nastale v zavarovalnem letu in so hkrati predmet zavarovalnih polic istega zavarovalnega leta,</w:t>
      </w:r>
    </w:p>
    <w:p w14:paraId="4B878E71" w14:textId="77777777" w:rsidR="006F2750" w:rsidRPr="006F2750" w:rsidRDefault="006F2750" w:rsidP="006F2750">
      <w:pPr>
        <w:numPr>
          <w:ilvl w:val="0"/>
          <w:numId w:val="47"/>
        </w:numPr>
      </w:pPr>
      <w:r w:rsidRPr="006F2750">
        <w:t>pri škodni rezervi se upošteva le prijavljene nerešene škode (RBNS),</w:t>
      </w:r>
    </w:p>
    <w:p w14:paraId="2A70620A" w14:textId="77777777" w:rsidR="006F2750" w:rsidRPr="006F2750" w:rsidRDefault="006F2750" w:rsidP="006F2750">
      <w:pPr>
        <w:numPr>
          <w:ilvl w:val="0"/>
          <w:numId w:val="47"/>
        </w:numPr>
      </w:pPr>
      <w:r w:rsidRPr="006F2750">
        <w:t>pri premijah se upoštevajo premije za police, ki se nanašajo na to zavarovalno obdobje,</w:t>
      </w:r>
    </w:p>
    <w:p w14:paraId="346DDD12" w14:textId="374C7FDD" w:rsidR="006F2750" w:rsidRPr="006F2750" w:rsidRDefault="006F2750" w:rsidP="006F2750">
      <w:pPr>
        <w:numPr>
          <w:ilvl w:val="0"/>
          <w:numId w:val="47"/>
        </w:numPr>
      </w:pPr>
      <w:r w:rsidRPr="006F2750">
        <w:t>v izračunu se upoštevajo vsa zavarovanja v posameznem sklopu, razen zavarovanja potresa</w:t>
      </w:r>
      <w:r>
        <w:t>, zavarovanja živali in zavarovanja avtomobilske odgovornosti</w:t>
      </w:r>
      <w:r w:rsidRPr="006F2750">
        <w:t>.</w:t>
      </w:r>
    </w:p>
    <w:p w14:paraId="75C6C14B" w14:textId="77777777" w:rsidR="006F2750" w:rsidRPr="006F2750" w:rsidRDefault="006F2750" w:rsidP="006F2750"/>
    <w:p w14:paraId="64F25E91" w14:textId="77777777" w:rsidR="006F2750" w:rsidRPr="006F2750" w:rsidRDefault="006F2750" w:rsidP="006F2750">
      <w:r w:rsidRPr="006F2750">
        <w:t xml:space="preserve">Zavarovancu pripada bonus v kolikor je tako izračunan škodni rezultat manjši ali enak 40 %. Znesek bonusa se določi s formulo: </w:t>
      </w:r>
    </w:p>
    <w:p w14:paraId="4122D87D" w14:textId="77777777" w:rsidR="006F2750" w:rsidRPr="006F2750" w:rsidRDefault="006F2750" w:rsidP="006F2750"/>
    <w:p w14:paraId="70D7F7E4" w14:textId="77777777" w:rsidR="006F2750" w:rsidRPr="006F2750" w:rsidRDefault="006F2750" w:rsidP="006F2750">
      <w:pPr>
        <w:rPr>
          <w:b/>
          <w:bCs/>
        </w:rPr>
      </w:pPr>
      <w:r w:rsidRPr="006F2750">
        <w:rPr>
          <w:b/>
          <w:bCs/>
        </w:rPr>
        <w:t>(100% - ŠR)   x  10%  x  BP</w:t>
      </w:r>
    </w:p>
    <w:p w14:paraId="284DE6C8" w14:textId="77777777" w:rsidR="006F2750" w:rsidRPr="006F2750" w:rsidRDefault="006F2750" w:rsidP="006F2750"/>
    <w:p w14:paraId="4F9B515C" w14:textId="77777777" w:rsidR="006F2750" w:rsidRPr="006F2750" w:rsidRDefault="006F2750" w:rsidP="006F2750">
      <w:pPr>
        <w:rPr>
          <w:i/>
          <w:iCs/>
        </w:rPr>
      </w:pPr>
      <w:r w:rsidRPr="006F2750">
        <w:rPr>
          <w:i/>
          <w:iCs/>
        </w:rPr>
        <w:t>ŠR = izračunan škodni rezultat</w:t>
      </w:r>
    </w:p>
    <w:p w14:paraId="63430B79" w14:textId="30044F9F" w:rsidR="00707857" w:rsidRPr="001140F0" w:rsidRDefault="006F2750" w:rsidP="00707857">
      <w:pPr>
        <w:rPr>
          <w:i/>
          <w:iCs/>
        </w:rPr>
      </w:pPr>
      <w:r w:rsidRPr="006F2750">
        <w:rPr>
          <w:i/>
          <w:iCs/>
        </w:rPr>
        <w:t>BP = skupaj obračunana premija brez davka</w:t>
      </w:r>
    </w:p>
    <w:p w14:paraId="22F5301A" w14:textId="523D1E46" w:rsidR="00707857" w:rsidRDefault="00707857" w:rsidP="00707857">
      <w:r>
        <w:lastRenderedPageBreak/>
        <w:t xml:space="preserve">Škodni rezultat se izračunava po preteku zavarovalnega leta. </w:t>
      </w:r>
    </w:p>
    <w:p w14:paraId="33431BF4" w14:textId="77777777" w:rsidR="00707857" w:rsidRDefault="00707857" w:rsidP="00707857"/>
    <w:p w14:paraId="3094368F" w14:textId="505FF929" w:rsidR="00707857" w:rsidRDefault="00707857" w:rsidP="00707857">
      <w:r>
        <w:t xml:space="preserve">V drugem in nadaljnjih letih se upoštevajo zavarovalne premije (zmanjšane za morebitne že obračunane bonuse na dosežen </w:t>
      </w:r>
      <w:r w:rsidR="00FC4C46">
        <w:t>škodni rezultat</w:t>
      </w:r>
      <w:r>
        <w:t xml:space="preserve">) in škode za celotno obdobje izračuna. </w:t>
      </w:r>
    </w:p>
    <w:p w14:paraId="40FDDA66" w14:textId="77777777" w:rsidR="00707857" w:rsidRDefault="00707857" w:rsidP="00707857"/>
    <w:p w14:paraId="65B05BB6" w14:textId="55066FCF" w:rsidR="00707857" w:rsidRDefault="00707857" w:rsidP="00707857">
      <w:r>
        <w:t xml:space="preserve">Zavarovalnica posreduje vsako leto najkasneje do 01.03. (razen za zadnje zavarovalno leto do 30.06.) obračun bonusa na dosežen  </w:t>
      </w:r>
      <w:r w:rsidR="00525756">
        <w:t xml:space="preserve">škodni </w:t>
      </w:r>
      <w:r>
        <w:t>rezultat za preteklo zavarovalno leto in ga tudi izplača zavarovalcu vsako leto do 30.03. (razen za zadnje zavarovalno leto do 30.09.20</w:t>
      </w:r>
      <w:r w:rsidR="00A0504B">
        <w:t>2</w:t>
      </w:r>
      <w:r w:rsidR="0071662B">
        <w:t>8</w:t>
      </w:r>
      <w:r>
        <w:t xml:space="preserve">). </w:t>
      </w:r>
    </w:p>
    <w:p w14:paraId="39BB3B18" w14:textId="77777777" w:rsidR="00707857" w:rsidRDefault="00707857" w:rsidP="00707857"/>
    <w:p w14:paraId="5ED6E9B9" w14:textId="458EF2F0" w:rsidR="00707857" w:rsidRDefault="00707857" w:rsidP="00707857">
      <w:r>
        <w:t xml:space="preserve">Skupni obračunan in izplačani bonus v celotnem zavarovalnem obdobju je lahko največ v višini ene povprečne obračunske letne premije. Bonus ne vpliva na plačilo storitev zavarovalnega posrednika, ker plačilo storitev plača zavarovalnica iz </w:t>
      </w:r>
      <w:r w:rsidR="00715642">
        <w:t>administrativnega</w:t>
      </w:r>
      <w:r>
        <w:t xml:space="preserve"> dela zavarovalne premije.</w:t>
      </w:r>
    </w:p>
    <w:p w14:paraId="75D14E86" w14:textId="77777777" w:rsidR="00707857" w:rsidRDefault="00707857" w:rsidP="00707857"/>
    <w:p w14:paraId="79BE4F3B" w14:textId="7E8B7522" w:rsidR="00707857" w:rsidRDefault="00707857" w:rsidP="00707857">
      <w:r>
        <w:t xml:space="preserve">Osnovo za izračun korekcijskega faktorja iz doseženega </w:t>
      </w:r>
      <w:r w:rsidR="00525756">
        <w:t>škodnega</w:t>
      </w:r>
      <w:r>
        <w:t xml:space="preserve"> rezultata zavarovanja živali </w:t>
      </w:r>
      <w:r w:rsidR="006F2750">
        <w:t xml:space="preserve">pa </w:t>
      </w:r>
      <w:r>
        <w:t>predstavlja obračunana zavarovalna premija (brez DPZP)  zavarovanja živali od začetka trajanja te pogodbe.</w:t>
      </w:r>
    </w:p>
    <w:p w14:paraId="14F281A6" w14:textId="77777777" w:rsidR="00707857" w:rsidRDefault="00707857" w:rsidP="00707857"/>
    <w:p w14:paraId="1EC0339F" w14:textId="60F06BC3" w:rsidR="00707857" w:rsidRDefault="00707857" w:rsidP="00707857">
      <w:pPr>
        <w:rPr>
          <w:rFonts w:cs="Arial"/>
          <w:i/>
        </w:rPr>
      </w:pPr>
      <w:r>
        <w:t>Pri zavarovanju živali velja naslednja tabela korekcijskih faktorjev (gledano za zavarovalno polico skupaj):</w:t>
      </w:r>
    </w:p>
    <w:tbl>
      <w:tblPr>
        <w:tblW w:w="0" w:type="dxa"/>
        <w:tblInd w:w="108" w:type="dxa"/>
        <w:tblLayout w:type="fixed"/>
        <w:tblLook w:val="04A0" w:firstRow="1" w:lastRow="0" w:firstColumn="1" w:lastColumn="0" w:noHBand="0" w:noVBand="1"/>
      </w:tblPr>
      <w:tblGrid>
        <w:gridCol w:w="3249"/>
        <w:gridCol w:w="5871"/>
      </w:tblGrid>
      <w:tr w:rsidR="00707857" w14:paraId="39118EFC" w14:textId="77777777" w:rsidTr="003501BB">
        <w:trPr>
          <w:trHeight w:val="371"/>
        </w:trPr>
        <w:tc>
          <w:tcPr>
            <w:tcW w:w="3249" w:type="dxa"/>
            <w:tcBorders>
              <w:top w:val="single" w:sz="4" w:space="0" w:color="000000"/>
              <w:left w:val="single" w:sz="4" w:space="0" w:color="000000"/>
              <w:bottom w:val="single" w:sz="4" w:space="0" w:color="000000"/>
              <w:right w:val="nil"/>
            </w:tcBorders>
          </w:tcPr>
          <w:p w14:paraId="4E89161B" w14:textId="77777777" w:rsidR="00707857" w:rsidRDefault="00707857" w:rsidP="003501BB">
            <w:pPr>
              <w:snapToGrid w:val="0"/>
              <w:jc w:val="center"/>
              <w:rPr>
                <w:rFonts w:cs="Arial"/>
              </w:rPr>
            </w:pPr>
          </w:p>
          <w:p w14:paraId="7C21DE40" w14:textId="77777777" w:rsidR="00707857" w:rsidRDefault="00707857" w:rsidP="003501BB">
            <w:pPr>
              <w:snapToGrid w:val="0"/>
              <w:jc w:val="center"/>
              <w:rPr>
                <w:rFonts w:cs="Arial"/>
              </w:rPr>
            </w:pPr>
            <w:r>
              <w:rPr>
                <w:rFonts w:cs="Arial"/>
              </w:rPr>
              <w:t>Škodni  rezultat (v %)</w:t>
            </w:r>
          </w:p>
        </w:tc>
        <w:tc>
          <w:tcPr>
            <w:tcW w:w="5871" w:type="dxa"/>
            <w:tcBorders>
              <w:top w:val="single" w:sz="4" w:space="0" w:color="000000"/>
              <w:left w:val="single" w:sz="4" w:space="0" w:color="000000"/>
              <w:bottom w:val="single" w:sz="4" w:space="0" w:color="000000"/>
              <w:right w:val="single" w:sz="4" w:space="0" w:color="000000"/>
            </w:tcBorders>
          </w:tcPr>
          <w:p w14:paraId="3A58324A" w14:textId="77777777" w:rsidR="00707857" w:rsidRDefault="00707857" w:rsidP="003501BB">
            <w:pPr>
              <w:snapToGrid w:val="0"/>
              <w:jc w:val="center"/>
              <w:rPr>
                <w:rFonts w:cs="Arial"/>
              </w:rPr>
            </w:pPr>
          </w:p>
          <w:p w14:paraId="648E103B" w14:textId="77777777" w:rsidR="00707857" w:rsidRDefault="00707857" w:rsidP="003501BB">
            <w:pPr>
              <w:snapToGrid w:val="0"/>
              <w:jc w:val="center"/>
              <w:rPr>
                <w:rFonts w:cs="Arial"/>
              </w:rPr>
            </w:pPr>
            <w:r>
              <w:rPr>
                <w:rFonts w:cs="Arial"/>
              </w:rPr>
              <w:t>Korekcijski faktor</w:t>
            </w:r>
          </w:p>
        </w:tc>
      </w:tr>
      <w:tr w:rsidR="00707857" w14:paraId="50C2C713" w14:textId="77777777" w:rsidTr="003501BB">
        <w:trPr>
          <w:trHeight w:val="276"/>
        </w:trPr>
        <w:tc>
          <w:tcPr>
            <w:tcW w:w="3249" w:type="dxa"/>
            <w:tcBorders>
              <w:top w:val="single" w:sz="4" w:space="0" w:color="000000"/>
              <w:left w:val="single" w:sz="4" w:space="0" w:color="000000"/>
              <w:bottom w:val="single" w:sz="4" w:space="0" w:color="000000"/>
              <w:right w:val="nil"/>
            </w:tcBorders>
            <w:hideMark/>
          </w:tcPr>
          <w:p w14:paraId="71A7346F" w14:textId="77777777" w:rsidR="00707857" w:rsidRDefault="00707857" w:rsidP="003501BB">
            <w:pPr>
              <w:snapToGrid w:val="0"/>
              <w:jc w:val="center"/>
              <w:rPr>
                <w:rFonts w:cs="Arial"/>
              </w:rPr>
            </w:pPr>
            <w:r>
              <w:rPr>
                <w:rFonts w:cs="Arial"/>
              </w:rPr>
              <w:t>nad 0 do vključno 25</w:t>
            </w:r>
          </w:p>
        </w:tc>
        <w:tc>
          <w:tcPr>
            <w:tcW w:w="5871" w:type="dxa"/>
            <w:tcBorders>
              <w:top w:val="single" w:sz="4" w:space="0" w:color="000000"/>
              <w:left w:val="single" w:sz="4" w:space="0" w:color="000000"/>
              <w:bottom w:val="single" w:sz="4" w:space="0" w:color="000000"/>
              <w:right w:val="single" w:sz="4" w:space="0" w:color="000000"/>
            </w:tcBorders>
            <w:hideMark/>
          </w:tcPr>
          <w:p w14:paraId="36936CD4" w14:textId="77777777" w:rsidR="00707857" w:rsidRDefault="00707857" w:rsidP="003501BB">
            <w:pPr>
              <w:snapToGrid w:val="0"/>
              <w:jc w:val="center"/>
              <w:rPr>
                <w:rFonts w:cs="Arial"/>
              </w:rPr>
            </w:pPr>
            <w:r>
              <w:rPr>
                <w:rFonts w:cs="Arial"/>
              </w:rPr>
              <w:t>0,6</w:t>
            </w:r>
          </w:p>
        </w:tc>
      </w:tr>
      <w:tr w:rsidR="00707857" w14:paraId="64C4E458" w14:textId="77777777" w:rsidTr="003501BB">
        <w:trPr>
          <w:trHeight w:val="276"/>
        </w:trPr>
        <w:tc>
          <w:tcPr>
            <w:tcW w:w="3249" w:type="dxa"/>
            <w:tcBorders>
              <w:top w:val="single" w:sz="4" w:space="0" w:color="000000"/>
              <w:left w:val="single" w:sz="4" w:space="0" w:color="000000"/>
              <w:bottom w:val="single" w:sz="4" w:space="0" w:color="000000"/>
              <w:right w:val="nil"/>
            </w:tcBorders>
            <w:hideMark/>
          </w:tcPr>
          <w:p w14:paraId="5B5BF75F" w14:textId="77777777" w:rsidR="00707857" w:rsidRDefault="00707857" w:rsidP="003501BB">
            <w:pPr>
              <w:snapToGrid w:val="0"/>
              <w:jc w:val="center"/>
              <w:rPr>
                <w:rFonts w:cs="Arial"/>
              </w:rPr>
            </w:pPr>
            <w:r>
              <w:rPr>
                <w:rFonts w:cs="Arial"/>
              </w:rPr>
              <w:t>nad 25 do vključno 38</w:t>
            </w:r>
          </w:p>
        </w:tc>
        <w:tc>
          <w:tcPr>
            <w:tcW w:w="5871" w:type="dxa"/>
            <w:tcBorders>
              <w:top w:val="single" w:sz="4" w:space="0" w:color="000000"/>
              <w:left w:val="single" w:sz="4" w:space="0" w:color="000000"/>
              <w:bottom w:val="single" w:sz="4" w:space="0" w:color="000000"/>
              <w:right w:val="single" w:sz="4" w:space="0" w:color="000000"/>
            </w:tcBorders>
            <w:hideMark/>
          </w:tcPr>
          <w:p w14:paraId="722DDEAF" w14:textId="77777777" w:rsidR="00707857" w:rsidRDefault="00707857" w:rsidP="003501BB">
            <w:pPr>
              <w:snapToGrid w:val="0"/>
              <w:jc w:val="center"/>
              <w:rPr>
                <w:rFonts w:cs="Arial"/>
              </w:rPr>
            </w:pPr>
            <w:r>
              <w:rPr>
                <w:rFonts w:cs="Arial"/>
              </w:rPr>
              <w:t>0,7</w:t>
            </w:r>
          </w:p>
        </w:tc>
      </w:tr>
      <w:tr w:rsidR="00707857" w14:paraId="2B0D2F02" w14:textId="77777777" w:rsidTr="003501BB">
        <w:trPr>
          <w:trHeight w:val="276"/>
        </w:trPr>
        <w:tc>
          <w:tcPr>
            <w:tcW w:w="3249" w:type="dxa"/>
            <w:tcBorders>
              <w:top w:val="single" w:sz="4" w:space="0" w:color="000000"/>
              <w:left w:val="single" w:sz="4" w:space="0" w:color="000000"/>
              <w:bottom w:val="single" w:sz="4" w:space="0" w:color="000000"/>
              <w:right w:val="nil"/>
            </w:tcBorders>
            <w:hideMark/>
          </w:tcPr>
          <w:p w14:paraId="7078FF13" w14:textId="77777777" w:rsidR="00707857" w:rsidRDefault="00707857" w:rsidP="003501BB">
            <w:pPr>
              <w:snapToGrid w:val="0"/>
              <w:jc w:val="center"/>
              <w:rPr>
                <w:rFonts w:cs="Arial"/>
              </w:rPr>
            </w:pPr>
            <w:r>
              <w:rPr>
                <w:rFonts w:cs="Arial"/>
              </w:rPr>
              <w:t>nad 38 do vključno 51</w:t>
            </w:r>
          </w:p>
        </w:tc>
        <w:tc>
          <w:tcPr>
            <w:tcW w:w="5871" w:type="dxa"/>
            <w:tcBorders>
              <w:top w:val="single" w:sz="4" w:space="0" w:color="000000"/>
              <w:left w:val="single" w:sz="4" w:space="0" w:color="000000"/>
              <w:bottom w:val="single" w:sz="4" w:space="0" w:color="000000"/>
              <w:right w:val="single" w:sz="4" w:space="0" w:color="000000"/>
            </w:tcBorders>
            <w:hideMark/>
          </w:tcPr>
          <w:p w14:paraId="6CDE6673" w14:textId="77777777" w:rsidR="00707857" w:rsidRDefault="00707857" w:rsidP="003501BB">
            <w:pPr>
              <w:snapToGrid w:val="0"/>
              <w:jc w:val="center"/>
              <w:rPr>
                <w:rFonts w:cs="Arial"/>
              </w:rPr>
            </w:pPr>
            <w:r>
              <w:rPr>
                <w:rFonts w:cs="Arial"/>
              </w:rPr>
              <w:t>0,8</w:t>
            </w:r>
          </w:p>
        </w:tc>
      </w:tr>
      <w:tr w:rsidR="00707857" w14:paraId="18126666" w14:textId="77777777" w:rsidTr="003501BB">
        <w:trPr>
          <w:trHeight w:val="276"/>
        </w:trPr>
        <w:tc>
          <w:tcPr>
            <w:tcW w:w="3249" w:type="dxa"/>
            <w:tcBorders>
              <w:top w:val="single" w:sz="4" w:space="0" w:color="000000"/>
              <w:left w:val="single" w:sz="4" w:space="0" w:color="000000"/>
              <w:bottom w:val="single" w:sz="4" w:space="0" w:color="000000"/>
              <w:right w:val="nil"/>
            </w:tcBorders>
            <w:hideMark/>
          </w:tcPr>
          <w:p w14:paraId="33D1227D" w14:textId="77777777" w:rsidR="00707857" w:rsidRDefault="00707857" w:rsidP="003501BB">
            <w:pPr>
              <w:snapToGrid w:val="0"/>
              <w:jc w:val="center"/>
              <w:rPr>
                <w:rFonts w:cs="Arial"/>
              </w:rPr>
            </w:pPr>
            <w:r>
              <w:rPr>
                <w:rFonts w:cs="Arial"/>
              </w:rPr>
              <w:t>nad 51 do vključno 60</w:t>
            </w:r>
          </w:p>
        </w:tc>
        <w:tc>
          <w:tcPr>
            <w:tcW w:w="5871" w:type="dxa"/>
            <w:tcBorders>
              <w:top w:val="single" w:sz="4" w:space="0" w:color="000000"/>
              <w:left w:val="single" w:sz="4" w:space="0" w:color="000000"/>
              <w:bottom w:val="single" w:sz="4" w:space="0" w:color="000000"/>
              <w:right w:val="single" w:sz="4" w:space="0" w:color="000000"/>
            </w:tcBorders>
            <w:hideMark/>
          </w:tcPr>
          <w:p w14:paraId="7924E92D" w14:textId="77777777" w:rsidR="00707857" w:rsidRDefault="00707857" w:rsidP="003501BB">
            <w:pPr>
              <w:snapToGrid w:val="0"/>
              <w:jc w:val="center"/>
              <w:rPr>
                <w:rFonts w:cs="Arial"/>
              </w:rPr>
            </w:pPr>
            <w:r>
              <w:rPr>
                <w:rFonts w:cs="Arial"/>
              </w:rPr>
              <w:t>0,9</w:t>
            </w:r>
          </w:p>
        </w:tc>
      </w:tr>
      <w:tr w:rsidR="00707857" w14:paraId="4120A6F3" w14:textId="77777777" w:rsidTr="003501BB">
        <w:trPr>
          <w:trHeight w:val="276"/>
        </w:trPr>
        <w:tc>
          <w:tcPr>
            <w:tcW w:w="3249" w:type="dxa"/>
            <w:tcBorders>
              <w:top w:val="single" w:sz="4" w:space="0" w:color="000000"/>
              <w:left w:val="single" w:sz="4" w:space="0" w:color="000000"/>
              <w:bottom w:val="single" w:sz="4" w:space="0" w:color="000000"/>
              <w:right w:val="nil"/>
            </w:tcBorders>
            <w:hideMark/>
          </w:tcPr>
          <w:p w14:paraId="14EF250F" w14:textId="77777777" w:rsidR="00707857" w:rsidRDefault="00707857" w:rsidP="003501BB">
            <w:pPr>
              <w:snapToGrid w:val="0"/>
              <w:jc w:val="center"/>
              <w:rPr>
                <w:rFonts w:cs="Arial"/>
              </w:rPr>
            </w:pPr>
            <w:r>
              <w:rPr>
                <w:rFonts w:cs="Arial"/>
              </w:rPr>
              <w:t>nad 60 do vključno 68</w:t>
            </w:r>
          </w:p>
        </w:tc>
        <w:tc>
          <w:tcPr>
            <w:tcW w:w="5871" w:type="dxa"/>
            <w:tcBorders>
              <w:top w:val="single" w:sz="4" w:space="0" w:color="000000"/>
              <w:left w:val="single" w:sz="4" w:space="0" w:color="000000"/>
              <w:bottom w:val="single" w:sz="4" w:space="0" w:color="000000"/>
              <w:right w:val="single" w:sz="4" w:space="0" w:color="000000"/>
            </w:tcBorders>
            <w:hideMark/>
          </w:tcPr>
          <w:p w14:paraId="356D674C" w14:textId="77777777" w:rsidR="00707857" w:rsidRDefault="00707857" w:rsidP="003501BB">
            <w:pPr>
              <w:snapToGrid w:val="0"/>
              <w:jc w:val="center"/>
              <w:rPr>
                <w:rFonts w:cs="Arial"/>
              </w:rPr>
            </w:pPr>
            <w:r>
              <w:rPr>
                <w:rFonts w:cs="Arial"/>
              </w:rPr>
              <w:t>1,0</w:t>
            </w:r>
          </w:p>
        </w:tc>
      </w:tr>
      <w:tr w:rsidR="00707857" w14:paraId="183D19CB"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1CB1980A" w14:textId="77777777" w:rsidR="00707857" w:rsidRDefault="00707857" w:rsidP="003501BB">
            <w:pPr>
              <w:snapToGrid w:val="0"/>
              <w:jc w:val="center"/>
              <w:rPr>
                <w:rFonts w:cs="Arial"/>
              </w:rPr>
            </w:pPr>
            <w:r>
              <w:rPr>
                <w:rFonts w:cs="Arial"/>
              </w:rPr>
              <w:t>nad 68 do vključno 86</w:t>
            </w:r>
          </w:p>
        </w:tc>
        <w:tc>
          <w:tcPr>
            <w:tcW w:w="5871" w:type="dxa"/>
            <w:tcBorders>
              <w:top w:val="single" w:sz="4" w:space="0" w:color="000000"/>
              <w:left w:val="single" w:sz="4" w:space="0" w:color="000000"/>
              <w:bottom w:val="single" w:sz="4" w:space="0" w:color="000000"/>
              <w:right w:val="single" w:sz="4" w:space="0" w:color="000000"/>
            </w:tcBorders>
            <w:hideMark/>
          </w:tcPr>
          <w:p w14:paraId="6422705A" w14:textId="77777777" w:rsidR="00707857" w:rsidRDefault="00707857" w:rsidP="003501BB">
            <w:pPr>
              <w:snapToGrid w:val="0"/>
              <w:jc w:val="center"/>
              <w:rPr>
                <w:rFonts w:cs="Arial"/>
              </w:rPr>
            </w:pPr>
            <w:r>
              <w:rPr>
                <w:rFonts w:cs="Arial"/>
              </w:rPr>
              <w:t>1,06</w:t>
            </w:r>
          </w:p>
        </w:tc>
      </w:tr>
      <w:tr w:rsidR="00707857" w14:paraId="1B00E88A"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7B134634" w14:textId="77777777" w:rsidR="00707857" w:rsidRDefault="00707857" w:rsidP="003501BB">
            <w:pPr>
              <w:snapToGrid w:val="0"/>
              <w:jc w:val="center"/>
              <w:rPr>
                <w:rFonts w:cs="Arial"/>
              </w:rPr>
            </w:pPr>
            <w:r>
              <w:rPr>
                <w:rFonts w:cs="Arial"/>
              </w:rPr>
              <w:t>nad 86 do vključno 94</w:t>
            </w:r>
          </w:p>
        </w:tc>
        <w:tc>
          <w:tcPr>
            <w:tcW w:w="5871" w:type="dxa"/>
            <w:tcBorders>
              <w:top w:val="single" w:sz="4" w:space="0" w:color="000000"/>
              <w:left w:val="single" w:sz="4" w:space="0" w:color="000000"/>
              <w:bottom w:val="single" w:sz="4" w:space="0" w:color="000000"/>
              <w:right w:val="single" w:sz="4" w:space="0" w:color="000000"/>
            </w:tcBorders>
            <w:hideMark/>
          </w:tcPr>
          <w:p w14:paraId="2D792158" w14:textId="77777777" w:rsidR="00707857" w:rsidRDefault="00707857" w:rsidP="003501BB">
            <w:pPr>
              <w:snapToGrid w:val="0"/>
              <w:jc w:val="center"/>
              <w:rPr>
                <w:rFonts w:cs="Arial"/>
              </w:rPr>
            </w:pPr>
            <w:r>
              <w:rPr>
                <w:rFonts w:cs="Arial"/>
              </w:rPr>
              <w:t>1,16</w:t>
            </w:r>
          </w:p>
        </w:tc>
      </w:tr>
      <w:tr w:rsidR="00707857" w14:paraId="46B283BA"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0CE5B91F" w14:textId="77777777" w:rsidR="00707857" w:rsidRDefault="00707857" w:rsidP="003501BB">
            <w:pPr>
              <w:snapToGrid w:val="0"/>
              <w:jc w:val="center"/>
              <w:rPr>
                <w:rFonts w:cs="Arial"/>
              </w:rPr>
            </w:pPr>
            <w:r>
              <w:rPr>
                <w:rFonts w:cs="Arial"/>
              </w:rPr>
              <w:t>nad 91 do vključno 103</w:t>
            </w:r>
          </w:p>
        </w:tc>
        <w:tc>
          <w:tcPr>
            <w:tcW w:w="5871" w:type="dxa"/>
            <w:tcBorders>
              <w:top w:val="single" w:sz="4" w:space="0" w:color="000000"/>
              <w:left w:val="single" w:sz="4" w:space="0" w:color="000000"/>
              <w:bottom w:val="single" w:sz="4" w:space="0" w:color="000000"/>
              <w:right w:val="single" w:sz="4" w:space="0" w:color="000000"/>
            </w:tcBorders>
            <w:hideMark/>
          </w:tcPr>
          <w:p w14:paraId="63FB9C92" w14:textId="77777777" w:rsidR="00707857" w:rsidRDefault="00707857" w:rsidP="003501BB">
            <w:pPr>
              <w:snapToGrid w:val="0"/>
              <w:jc w:val="center"/>
              <w:rPr>
                <w:rFonts w:cs="Arial"/>
              </w:rPr>
            </w:pPr>
            <w:r>
              <w:rPr>
                <w:rFonts w:cs="Arial"/>
              </w:rPr>
              <w:t>1,26</w:t>
            </w:r>
          </w:p>
        </w:tc>
      </w:tr>
      <w:tr w:rsidR="00707857" w14:paraId="6540A40F"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4974459F" w14:textId="77777777" w:rsidR="00707857" w:rsidRDefault="00707857" w:rsidP="003501BB">
            <w:pPr>
              <w:snapToGrid w:val="0"/>
              <w:jc w:val="center"/>
              <w:rPr>
                <w:rFonts w:cs="Arial"/>
              </w:rPr>
            </w:pPr>
            <w:r>
              <w:rPr>
                <w:rFonts w:cs="Arial"/>
              </w:rPr>
              <w:t>nad 103 do vključno 111</w:t>
            </w:r>
          </w:p>
        </w:tc>
        <w:tc>
          <w:tcPr>
            <w:tcW w:w="5871" w:type="dxa"/>
            <w:tcBorders>
              <w:top w:val="single" w:sz="4" w:space="0" w:color="000000"/>
              <w:left w:val="single" w:sz="4" w:space="0" w:color="000000"/>
              <w:bottom w:val="single" w:sz="4" w:space="0" w:color="000000"/>
              <w:right w:val="single" w:sz="4" w:space="0" w:color="000000"/>
            </w:tcBorders>
            <w:hideMark/>
          </w:tcPr>
          <w:p w14:paraId="0C9FB071" w14:textId="77777777" w:rsidR="00707857" w:rsidRDefault="00707857" w:rsidP="003501BB">
            <w:pPr>
              <w:snapToGrid w:val="0"/>
              <w:jc w:val="center"/>
              <w:rPr>
                <w:rFonts w:cs="Arial"/>
              </w:rPr>
            </w:pPr>
            <w:r>
              <w:rPr>
                <w:rFonts w:cs="Arial"/>
              </w:rPr>
              <w:t>1,36</w:t>
            </w:r>
          </w:p>
        </w:tc>
      </w:tr>
      <w:tr w:rsidR="00707857" w14:paraId="5FEFDFC2"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7BE2B873" w14:textId="77777777" w:rsidR="00707857" w:rsidRDefault="00707857" w:rsidP="003501BB">
            <w:pPr>
              <w:snapToGrid w:val="0"/>
              <w:jc w:val="center"/>
              <w:rPr>
                <w:rFonts w:cs="Arial"/>
              </w:rPr>
            </w:pPr>
            <w:r>
              <w:rPr>
                <w:rFonts w:cs="Arial"/>
              </w:rPr>
              <w:t>nad 111 do vključno 120</w:t>
            </w:r>
          </w:p>
        </w:tc>
        <w:tc>
          <w:tcPr>
            <w:tcW w:w="5871" w:type="dxa"/>
            <w:tcBorders>
              <w:top w:val="single" w:sz="4" w:space="0" w:color="000000"/>
              <w:left w:val="single" w:sz="4" w:space="0" w:color="000000"/>
              <w:bottom w:val="single" w:sz="4" w:space="0" w:color="000000"/>
              <w:right w:val="single" w:sz="4" w:space="0" w:color="000000"/>
            </w:tcBorders>
            <w:hideMark/>
          </w:tcPr>
          <w:p w14:paraId="43CB0E49" w14:textId="77777777" w:rsidR="00707857" w:rsidRDefault="00707857" w:rsidP="003501BB">
            <w:pPr>
              <w:snapToGrid w:val="0"/>
              <w:jc w:val="center"/>
              <w:rPr>
                <w:rFonts w:cs="Arial"/>
              </w:rPr>
            </w:pPr>
            <w:r>
              <w:rPr>
                <w:rFonts w:cs="Arial"/>
              </w:rPr>
              <w:t>1,46</w:t>
            </w:r>
          </w:p>
        </w:tc>
      </w:tr>
      <w:tr w:rsidR="00707857" w14:paraId="3E95FBC6"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1067FC22" w14:textId="77777777" w:rsidR="00707857" w:rsidRDefault="00707857" w:rsidP="003501BB">
            <w:pPr>
              <w:snapToGrid w:val="0"/>
              <w:jc w:val="center"/>
              <w:rPr>
                <w:rFonts w:cs="Arial"/>
              </w:rPr>
            </w:pPr>
            <w:r>
              <w:rPr>
                <w:rFonts w:cs="Arial"/>
              </w:rPr>
              <w:t>nad 120 do vključno 137</w:t>
            </w:r>
          </w:p>
        </w:tc>
        <w:tc>
          <w:tcPr>
            <w:tcW w:w="5871" w:type="dxa"/>
            <w:tcBorders>
              <w:top w:val="single" w:sz="4" w:space="0" w:color="000000"/>
              <w:left w:val="single" w:sz="4" w:space="0" w:color="000000"/>
              <w:bottom w:val="single" w:sz="4" w:space="0" w:color="000000"/>
              <w:right w:val="single" w:sz="4" w:space="0" w:color="000000"/>
            </w:tcBorders>
            <w:hideMark/>
          </w:tcPr>
          <w:p w14:paraId="004051FD" w14:textId="77777777" w:rsidR="00707857" w:rsidRDefault="00707857" w:rsidP="003501BB">
            <w:pPr>
              <w:snapToGrid w:val="0"/>
              <w:jc w:val="center"/>
              <w:rPr>
                <w:rFonts w:cs="Arial"/>
              </w:rPr>
            </w:pPr>
            <w:r>
              <w:rPr>
                <w:rFonts w:cs="Arial"/>
              </w:rPr>
              <w:t>1,66</w:t>
            </w:r>
          </w:p>
        </w:tc>
      </w:tr>
      <w:tr w:rsidR="00707857" w14:paraId="79D89729"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1AE8C2DC" w14:textId="77777777" w:rsidR="00707857" w:rsidRDefault="00707857" w:rsidP="003501BB">
            <w:pPr>
              <w:snapToGrid w:val="0"/>
              <w:jc w:val="center"/>
              <w:rPr>
                <w:rFonts w:cs="Arial"/>
              </w:rPr>
            </w:pPr>
            <w:r>
              <w:rPr>
                <w:rFonts w:cs="Arial"/>
              </w:rPr>
              <w:t>nad 137 do vključno 154</w:t>
            </w:r>
          </w:p>
        </w:tc>
        <w:tc>
          <w:tcPr>
            <w:tcW w:w="5871" w:type="dxa"/>
            <w:tcBorders>
              <w:top w:val="single" w:sz="4" w:space="0" w:color="000000"/>
              <w:left w:val="single" w:sz="4" w:space="0" w:color="000000"/>
              <w:bottom w:val="single" w:sz="4" w:space="0" w:color="000000"/>
              <w:right w:val="single" w:sz="4" w:space="0" w:color="000000"/>
            </w:tcBorders>
            <w:hideMark/>
          </w:tcPr>
          <w:p w14:paraId="6E88314F" w14:textId="77777777" w:rsidR="00707857" w:rsidRDefault="00707857" w:rsidP="003501BB">
            <w:pPr>
              <w:snapToGrid w:val="0"/>
              <w:jc w:val="center"/>
              <w:rPr>
                <w:rFonts w:cs="Arial"/>
              </w:rPr>
            </w:pPr>
            <w:r>
              <w:rPr>
                <w:rFonts w:cs="Arial"/>
              </w:rPr>
              <w:t>1,86</w:t>
            </w:r>
          </w:p>
        </w:tc>
      </w:tr>
      <w:tr w:rsidR="00707857" w14:paraId="2075EE68" w14:textId="77777777" w:rsidTr="003501BB">
        <w:trPr>
          <w:trHeight w:val="291"/>
        </w:trPr>
        <w:tc>
          <w:tcPr>
            <w:tcW w:w="3249" w:type="dxa"/>
            <w:tcBorders>
              <w:top w:val="single" w:sz="4" w:space="0" w:color="000000"/>
              <w:left w:val="single" w:sz="4" w:space="0" w:color="000000"/>
              <w:bottom w:val="single" w:sz="4" w:space="0" w:color="000000"/>
              <w:right w:val="nil"/>
            </w:tcBorders>
            <w:hideMark/>
          </w:tcPr>
          <w:p w14:paraId="052BFCA7" w14:textId="77777777" w:rsidR="00707857" w:rsidRDefault="00707857" w:rsidP="003501BB">
            <w:pPr>
              <w:snapToGrid w:val="0"/>
              <w:jc w:val="center"/>
              <w:rPr>
                <w:rFonts w:cs="Arial"/>
              </w:rPr>
            </w:pPr>
            <w:r>
              <w:rPr>
                <w:rFonts w:cs="Arial"/>
              </w:rPr>
              <w:t>nad 154</w:t>
            </w:r>
          </w:p>
        </w:tc>
        <w:tc>
          <w:tcPr>
            <w:tcW w:w="5871" w:type="dxa"/>
            <w:tcBorders>
              <w:top w:val="single" w:sz="4" w:space="0" w:color="000000"/>
              <w:left w:val="single" w:sz="4" w:space="0" w:color="000000"/>
              <w:bottom w:val="single" w:sz="4" w:space="0" w:color="000000"/>
              <w:right w:val="single" w:sz="4" w:space="0" w:color="000000"/>
            </w:tcBorders>
            <w:hideMark/>
          </w:tcPr>
          <w:p w14:paraId="038856C8" w14:textId="77777777" w:rsidR="00707857" w:rsidRDefault="00707857" w:rsidP="003501BB">
            <w:pPr>
              <w:snapToGrid w:val="0"/>
              <w:jc w:val="center"/>
              <w:rPr>
                <w:rFonts w:cs="Arial"/>
              </w:rPr>
            </w:pPr>
            <w:r>
              <w:rPr>
                <w:rFonts w:cs="Arial"/>
              </w:rPr>
              <w:t>2,06</w:t>
            </w:r>
          </w:p>
        </w:tc>
      </w:tr>
    </w:tbl>
    <w:p w14:paraId="6747C4A6" w14:textId="77777777" w:rsidR="00707857" w:rsidRDefault="00707857" w:rsidP="00707857">
      <w:pPr>
        <w:pStyle w:val="Pripombabesedilo"/>
        <w:rPr>
          <w:rFonts w:cs="Arial"/>
          <w:b/>
          <w:i/>
          <w:sz w:val="22"/>
          <w:szCs w:val="22"/>
        </w:rPr>
      </w:pPr>
    </w:p>
    <w:p w14:paraId="176688CD" w14:textId="47198326" w:rsidR="00532AB7" w:rsidRDefault="00707857" w:rsidP="00707857">
      <w:r>
        <w:t>Škodni rezultat</w:t>
      </w:r>
      <w:r w:rsidR="008E4578">
        <w:t xml:space="preserve"> pri zavarovanju živali</w:t>
      </w:r>
      <w:r>
        <w:t xml:space="preserve"> se izračunava po preteku vsakega zavarovalnega leta (razen po preteku zadnjega) tako, da se izplačanim škodam (od začetka trajanja te pogodbe) po tej pogodbi odštejejo prejeti regresi za škode po tej pogodbi in prištejejo tudi škode v reševanju (škodna rezervacija na dan 01.01. za predhodno zavarovalno leto</w:t>
      </w:r>
      <w:r w:rsidR="006F2750">
        <w:t>; le RBNS</w:t>
      </w:r>
      <w:r>
        <w:t xml:space="preserve">) po tej pogodbi. Zavarovalnica posreduje najkasneje do 01.03. vsako leto izračun korekcijskega faktorja na doseženi </w:t>
      </w:r>
      <w:r w:rsidR="009D5F7F">
        <w:t>škodni</w:t>
      </w:r>
      <w:r>
        <w:t xml:space="preserve"> rezultat in ga tudi upošteva pri obračunu letne zavarovalne premije v tekočem letu (premijska stopnja navedena na zavarovalni polici se pomnoži s korekcijskim faktorjem).</w:t>
      </w:r>
    </w:p>
    <w:p w14:paraId="64745671" w14:textId="77777777" w:rsidR="00F153D0" w:rsidRDefault="00F153D0" w:rsidP="00707857"/>
    <w:p w14:paraId="04739FF9"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CE85F24" w14:textId="77777777" w:rsidR="00F153D0" w:rsidRDefault="00F153D0" w:rsidP="00F153D0">
      <w:pPr>
        <w:rPr>
          <w:i/>
          <w:color w:val="A6A6A6" w:themeColor="background1" w:themeShade="A6"/>
          <w:sz w:val="18"/>
          <w:szCs w:val="18"/>
        </w:rPr>
      </w:pPr>
      <w:r w:rsidRPr="00B92C01">
        <w:rPr>
          <w:i/>
          <w:color w:val="A6A6A6" w:themeColor="background1" w:themeShade="A6"/>
          <w:sz w:val="18"/>
          <w:szCs w:val="18"/>
        </w:rPr>
        <w:t>(pri sklepanju pogodbe se vsebina člena smiselno prilagodi)</w:t>
      </w:r>
    </w:p>
    <w:p w14:paraId="0125AA9B" w14:textId="567DA323" w:rsidR="00F153D0" w:rsidRDefault="00F153D0" w:rsidP="00F153D0">
      <w:pPr>
        <w:rPr>
          <w:lang w:eastAsia="x-none"/>
        </w:rPr>
      </w:pPr>
      <w:r>
        <w:rPr>
          <w:rFonts w:asciiTheme="majorHAnsi" w:hAnsiTheme="majorHAnsi" w:cstheme="majorHAnsi"/>
        </w:rPr>
        <w:t xml:space="preserve">Zavarovalnica </w:t>
      </w:r>
      <w:r w:rsidRPr="00885372">
        <w:rPr>
          <w:rFonts w:asciiTheme="majorHAnsi" w:hAnsiTheme="majorHAnsi" w:cstheme="majorHAnsi"/>
          <w:color w:val="A6A6A6" w:themeColor="background1" w:themeShade="A6"/>
        </w:rPr>
        <w:t>in podizvajalec(-ci)</w:t>
      </w:r>
      <w:r>
        <w:rPr>
          <w:rFonts w:asciiTheme="majorHAnsi" w:hAnsiTheme="majorHAnsi" w:cstheme="majorHAnsi"/>
          <w:color w:val="A6A6A6" w:themeColor="background1" w:themeShade="A6"/>
        </w:rPr>
        <w:t xml:space="preserve"> </w:t>
      </w:r>
      <w:r w:rsidRPr="00885372">
        <w:rPr>
          <w:rFonts w:asciiTheme="majorHAnsi" w:hAnsiTheme="majorHAnsi" w:cstheme="majorHAnsi"/>
          <w:i/>
          <w:color w:val="A6A6A6" w:themeColor="background1" w:themeShade="A6"/>
          <w:sz w:val="18"/>
          <w:szCs w:val="18"/>
        </w:rPr>
        <w:t>(uporabimo, če imamo podizvajalce)</w:t>
      </w:r>
      <w:r w:rsidRPr="00885372">
        <w:rPr>
          <w:rFonts w:asciiTheme="majorHAnsi" w:hAnsiTheme="majorHAnsi" w:cstheme="majorHAnsi"/>
          <w:color w:val="A6A6A6" w:themeColor="background1" w:themeShade="A6"/>
        </w:rPr>
        <w:t xml:space="preserve"> </w:t>
      </w:r>
      <w:r>
        <w:rPr>
          <w:rFonts w:asciiTheme="majorHAnsi" w:hAnsiTheme="majorHAnsi" w:cstheme="majorHAnsi"/>
        </w:rPr>
        <w:t>vse račune zavarovalcu pošilja</w:t>
      </w:r>
      <w:r w:rsidRPr="00DC428B">
        <w:rPr>
          <w:rFonts w:asciiTheme="majorHAnsi" w:hAnsiTheme="majorHAnsi" w:cstheme="majorHAnsi"/>
          <w:color w:val="A6A6A6" w:themeColor="background1" w:themeShade="A6"/>
        </w:rPr>
        <w:t>(-ta/-jo)</w:t>
      </w:r>
      <w:r>
        <w:rPr>
          <w:rFonts w:asciiTheme="majorHAnsi" w:hAnsiTheme="majorHAnsi" w:cstheme="majorHAnsi"/>
        </w:rPr>
        <w:t xml:space="preserve">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Zavarovalec bo zavarovalnici posredoval navodila za izdajo e-računa.</w:t>
      </w:r>
    </w:p>
    <w:p w14:paraId="1D0EAAB1" w14:textId="77777777" w:rsidR="00F153D0" w:rsidRDefault="00F153D0" w:rsidP="00F153D0">
      <w:pPr>
        <w:rPr>
          <w:lang w:eastAsia="x-none"/>
        </w:rPr>
      </w:pPr>
    </w:p>
    <w:p w14:paraId="56B70C7C" w14:textId="66427735" w:rsidR="00F153D0" w:rsidRDefault="00F153D0" w:rsidP="00F153D0">
      <w:pPr>
        <w:rPr>
          <w:rFonts w:cs="Arial"/>
          <w:bCs/>
        </w:rPr>
      </w:pPr>
      <w:r>
        <w:rPr>
          <w:lang w:eastAsia="x-none"/>
        </w:rPr>
        <w:lastRenderedPageBreak/>
        <w:t>V primeru, da zavarovalnica nastopa s podizvajalcem</w:t>
      </w:r>
      <w:r w:rsidRPr="00466F0E">
        <w:rPr>
          <w:color w:val="BFBFBF" w:themeColor="background1" w:themeShade="BF"/>
          <w:lang w:eastAsia="x-none"/>
        </w:rPr>
        <w:t>(</w:t>
      </w:r>
      <w:r>
        <w:rPr>
          <w:color w:val="BFBFBF" w:themeColor="background1" w:themeShade="BF"/>
          <w:lang w:eastAsia="x-none"/>
        </w:rPr>
        <w:t>-a/</w:t>
      </w:r>
      <w:r w:rsidRPr="00466F0E">
        <w:rPr>
          <w:color w:val="BFBFBF" w:themeColor="background1" w:themeShade="BF"/>
          <w:lang w:eastAsia="x-none"/>
        </w:rPr>
        <w:t>-i)</w:t>
      </w:r>
      <w:r>
        <w:rPr>
          <w:lang w:eastAsia="x-none"/>
        </w:rPr>
        <w:t xml:space="preserve">, </w:t>
      </w:r>
      <w:r w:rsidRPr="00C62A91">
        <w:rPr>
          <w:rFonts w:cs="Arial"/>
          <w:bCs/>
        </w:rPr>
        <w:t xml:space="preserve">ki so se v obrazcu »Organizacija ponudnika in obseg </w:t>
      </w:r>
      <w:r>
        <w:rPr>
          <w:rFonts w:cs="Arial"/>
          <w:bCs/>
        </w:rPr>
        <w:t>predmeta</w:t>
      </w:r>
      <w:r w:rsidRPr="00C62A91">
        <w:rPr>
          <w:rFonts w:cs="Arial"/>
          <w:bCs/>
        </w:rPr>
        <w:t>« (OBR</w:t>
      </w:r>
      <w:r>
        <w:rPr>
          <w:rFonts w:cs="Arial"/>
          <w:bCs/>
        </w:rPr>
        <w:t xml:space="preserve"> - </w:t>
      </w:r>
      <w:r w:rsidRPr="00C62A91">
        <w:rPr>
          <w:rFonts w:cs="Arial"/>
          <w:bCs/>
        </w:rPr>
        <w:t>2.04) izrekli za neposredna plačila, velja naslednje</w:t>
      </w:r>
      <w:r>
        <w:rPr>
          <w:rFonts w:cs="Arial"/>
          <w:bCs/>
        </w:rPr>
        <w:t>:</w:t>
      </w:r>
    </w:p>
    <w:p w14:paraId="4766E1A0" w14:textId="52FC32EB" w:rsidR="00F153D0" w:rsidRPr="00ED6DB6" w:rsidRDefault="00F153D0" w:rsidP="00F153D0">
      <w:pPr>
        <w:numPr>
          <w:ilvl w:val="0"/>
          <w:numId w:val="35"/>
        </w:numPr>
        <w:ind w:right="-2"/>
        <w:rPr>
          <w:rFonts w:cs="Arial"/>
        </w:rPr>
      </w:pPr>
      <w:r>
        <w:rPr>
          <w:lang w:eastAsia="x-none"/>
        </w:rPr>
        <w:t>zavarovalnica</w:t>
      </w:r>
      <w:r w:rsidRPr="00ED6DB6">
        <w:rPr>
          <w:rFonts w:asciiTheme="minorHAnsi" w:hAnsiTheme="minorHAnsi" w:cstheme="minorBidi"/>
        </w:rPr>
        <w:t xml:space="preserve"> izstavi </w:t>
      </w:r>
      <w:r>
        <w:rPr>
          <w:lang w:eastAsia="x-none"/>
        </w:rPr>
        <w:t>zavarovalcu</w:t>
      </w:r>
      <w:r w:rsidRPr="00ED6DB6">
        <w:rPr>
          <w:rFonts w:asciiTheme="minorHAnsi" w:hAnsiTheme="minorHAnsi" w:cstheme="minorBidi"/>
        </w:rPr>
        <w:t xml:space="preserve"> račun samo v vrednosti </w:t>
      </w:r>
      <w:r>
        <w:rPr>
          <w:rFonts w:asciiTheme="minorHAnsi" w:hAnsiTheme="minorHAnsi" w:cstheme="minorBidi"/>
        </w:rPr>
        <w:t>storitve</w:t>
      </w:r>
      <w:r w:rsidRPr="00ED6DB6">
        <w:rPr>
          <w:rFonts w:asciiTheme="minorHAnsi" w:hAnsiTheme="minorHAnsi" w:cstheme="minorBidi"/>
        </w:rPr>
        <w:t xml:space="preserve">, ki jo je </w:t>
      </w:r>
      <w:r>
        <w:rPr>
          <w:rFonts w:asciiTheme="minorHAnsi" w:hAnsiTheme="minorHAnsi" w:cstheme="minorBidi"/>
        </w:rPr>
        <w:t xml:space="preserve">izvedel </w:t>
      </w:r>
      <w:r w:rsidRPr="00ED6DB6">
        <w:rPr>
          <w:rFonts w:asciiTheme="minorHAnsi" w:hAnsiTheme="minorHAnsi" w:cstheme="minorBidi"/>
        </w:rPr>
        <w:t>sam,</w:t>
      </w:r>
    </w:p>
    <w:p w14:paraId="50EAA0EC" w14:textId="653D8D9F" w:rsidR="00F153D0" w:rsidRPr="00ED6DB6" w:rsidRDefault="00F153D0" w:rsidP="00F153D0">
      <w:pPr>
        <w:numPr>
          <w:ilvl w:val="0"/>
          <w:numId w:val="35"/>
        </w:numPr>
        <w:ind w:right="-2"/>
        <w:rPr>
          <w:rFonts w:cs="Arial"/>
        </w:rPr>
      </w:pPr>
      <w:r w:rsidRPr="00ED6DB6">
        <w:rPr>
          <w:rFonts w:asciiTheme="minorHAnsi" w:hAnsiTheme="minorHAnsi" w:cstheme="minorBidi"/>
        </w:rPr>
        <w:t xml:space="preserve">podizvajalec mora račun za </w:t>
      </w:r>
      <w:r>
        <w:rPr>
          <w:rFonts w:asciiTheme="minorHAnsi" w:hAnsiTheme="minorHAnsi" w:cstheme="minorBidi"/>
        </w:rPr>
        <w:t>izvedeno storitev</w:t>
      </w:r>
      <w:r w:rsidRPr="00ED6DB6">
        <w:rPr>
          <w:rFonts w:asciiTheme="minorHAnsi" w:hAnsiTheme="minorHAnsi" w:cstheme="minorBidi"/>
        </w:rPr>
        <w:t xml:space="preserve"> izstaviti izključno </w:t>
      </w:r>
      <w:r>
        <w:rPr>
          <w:lang w:eastAsia="x-none"/>
        </w:rPr>
        <w:t>zavarovalcu</w:t>
      </w:r>
      <w:r>
        <w:rPr>
          <w:rFonts w:asciiTheme="minorHAnsi" w:hAnsiTheme="minorHAnsi" w:cstheme="minorBidi"/>
        </w:rPr>
        <w:t xml:space="preserve"> </w:t>
      </w:r>
      <w:r w:rsidRPr="00ED6DB6">
        <w:rPr>
          <w:rFonts w:asciiTheme="minorHAnsi" w:hAnsiTheme="minorHAnsi" w:cstheme="minorBidi"/>
        </w:rPr>
        <w:t xml:space="preserve">(račun mora biti izstavljen na </w:t>
      </w:r>
      <w:r>
        <w:rPr>
          <w:lang w:eastAsia="x-none"/>
        </w:rPr>
        <w:t>zavarovalca</w:t>
      </w:r>
      <w:r w:rsidRPr="00ED6DB6">
        <w:rPr>
          <w:rFonts w:asciiTheme="minorHAnsi" w:hAnsiTheme="minorHAnsi" w:cstheme="minorBidi"/>
        </w:rPr>
        <w:t xml:space="preserve">). Poleg računa mora podizvajalec, k računu priložiti potrdilo oz. izjavo </w:t>
      </w:r>
      <w:r>
        <w:rPr>
          <w:lang w:eastAsia="x-none"/>
        </w:rPr>
        <w:t>zavarovalnic</w:t>
      </w:r>
      <w:r w:rsidR="007A509A">
        <w:rPr>
          <w:lang w:eastAsia="x-none"/>
        </w:rPr>
        <w:t>e</w:t>
      </w:r>
      <w:r w:rsidRPr="00ED6DB6">
        <w:rPr>
          <w:rFonts w:asciiTheme="minorHAnsi" w:hAnsiTheme="minorHAnsi" w:cstheme="minorBidi"/>
        </w:rPr>
        <w:t xml:space="preserve">, da potrjuje vrednost </w:t>
      </w:r>
      <w:r>
        <w:rPr>
          <w:rFonts w:asciiTheme="minorHAnsi" w:hAnsiTheme="minorHAnsi" w:cstheme="minorBidi"/>
        </w:rPr>
        <w:t>izvedenih storitev s strani podizvajalca</w:t>
      </w:r>
      <w:r w:rsidRPr="00ED6DB6">
        <w:rPr>
          <w:rFonts w:asciiTheme="minorHAnsi" w:hAnsiTheme="minorHAnsi" w:cstheme="minorBidi"/>
        </w:rPr>
        <w:t xml:space="preserve">. V primeru, da </w:t>
      </w:r>
      <w:r>
        <w:rPr>
          <w:rFonts w:asciiTheme="minorHAnsi" w:hAnsiTheme="minorHAnsi" w:cstheme="minorBidi"/>
        </w:rPr>
        <w:t>podizvajalec</w:t>
      </w:r>
      <w:r w:rsidRPr="00ED6DB6">
        <w:rPr>
          <w:rFonts w:asciiTheme="minorHAnsi" w:hAnsiTheme="minorHAnsi" w:cstheme="minorBidi"/>
        </w:rPr>
        <w:t xml:space="preserve"> ne bo predložil potrdilo oz. izjavo </w:t>
      </w:r>
      <w:r>
        <w:rPr>
          <w:lang w:eastAsia="x-none"/>
        </w:rPr>
        <w:t>zavarovalnice</w:t>
      </w:r>
      <w:r w:rsidRPr="00ED6DB6">
        <w:rPr>
          <w:rFonts w:asciiTheme="minorHAnsi" w:hAnsiTheme="minorHAnsi" w:cstheme="minorBidi"/>
        </w:rPr>
        <w:t xml:space="preserve">, bo </w:t>
      </w:r>
      <w:r>
        <w:rPr>
          <w:lang w:eastAsia="x-none"/>
        </w:rPr>
        <w:t>zavarovalec</w:t>
      </w:r>
      <w:r>
        <w:rPr>
          <w:rFonts w:asciiTheme="minorHAnsi" w:hAnsiTheme="minorHAnsi" w:cstheme="minorBidi"/>
        </w:rPr>
        <w:t xml:space="preserve"> </w:t>
      </w:r>
      <w:r w:rsidRPr="00ED6DB6">
        <w:rPr>
          <w:rFonts w:asciiTheme="minorHAnsi" w:hAnsiTheme="minorHAnsi" w:cstheme="minorBidi"/>
        </w:rPr>
        <w:t xml:space="preserve">tak račun zavrnil. </w:t>
      </w:r>
      <w:r>
        <w:rPr>
          <w:lang w:eastAsia="x-none"/>
        </w:rPr>
        <w:t>Zavarovalec</w:t>
      </w:r>
      <w:r w:rsidRPr="00ED6DB6">
        <w:rPr>
          <w:rFonts w:asciiTheme="minorHAnsi" w:hAnsiTheme="minorHAnsi" w:cstheme="minorBidi"/>
        </w:rPr>
        <w:t xml:space="preserve"> bo tudi zavrnil račun podizvajalca, če ta ne bo izstavljen skladno s pogoji v tej pogodbi. </w:t>
      </w:r>
    </w:p>
    <w:p w14:paraId="542C69DB" w14:textId="77777777" w:rsidR="00F153D0" w:rsidRPr="00ED6DB6" w:rsidRDefault="00F153D0" w:rsidP="00F153D0">
      <w:pPr>
        <w:rPr>
          <w:i/>
          <w:color w:val="BFBFBF" w:themeColor="background1" w:themeShade="BF"/>
          <w:sz w:val="18"/>
          <w:szCs w:val="18"/>
          <w:lang w:eastAsia="x-none"/>
        </w:rPr>
      </w:pPr>
      <w:r w:rsidRPr="00ED6DB6">
        <w:rPr>
          <w:i/>
          <w:color w:val="BFBFBF" w:themeColor="background1" w:themeShade="BF"/>
          <w:sz w:val="18"/>
          <w:szCs w:val="18"/>
          <w:lang w:eastAsia="x-none"/>
        </w:rPr>
        <w:t xml:space="preserve">(uporabimo, če </w:t>
      </w:r>
      <w:r>
        <w:rPr>
          <w:i/>
          <w:color w:val="BFBFBF" w:themeColor="background1" w:themeShade="BF"/>
          <w:sz w:val="18"/>
          <w:szCs w:val="18"/>
          <w:lang w:eastAsia="x-none"/>
        </w:rPr>
        <w:t>izvajalec</w:t>
      </w:r>
      <w:r w:rsidRPr="00ED6DB6">
        <w:rPr>
          <w:i/>
          <w:color w:val="BFBFBF" w:themeColor="background1" w:themeShade="BF"/>
          <w:sz w:val="18"/>
          <w:szCs w:val="18"/>
          <w:lang w:eastAsia="x-none"/>
        </w:rPr>
        <w:t xml:space="preserve"> nastopa s podizvajalcem in če se je ta izrekel za neposredna plačila)</w:t>
      </w:r>
    </w:p>
    <w:p w14:paraId="46E5D485" w14:textId="77777777" w:rsidR="00F153D0" w:rsidRDefault="00F153D0" w:rsidP="00F153D0">
      <w:pPr>
        <w:pStyle w:val="Telobesedila"/>
        <w:spacing w:after="0"/>
        <w:rPr>
          <w:rFonts w:asciiTheme="majorHAnsi" w:hAnsiTheme="majorHAnsi" w:cstheme="majorHAnsi"/>
          <w:lang w:val="sl-SI"/>
        </w:rPr>
      </w:pPr>
    </w:p>
    <w:p w14:paraId="7A16C39C" w14:textId="3E69EB58" w:rsidR="00F153D0" w:rsidRDefault="00F153D0" w:rsidP="00F153D0">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w:t>
      </w:r>
      <w:r>
        <w:t>zavaroval</w:t>
      </w:r>
      <w:r>
        <w:rPr>
          <w:lang w:val="sl-SI"/>
        </w:rPr>
        <w:t>ca</w:t>
      </w:r>
      <w:r>
        <w:rPr>
          <w:rFonts w:asciiTheme="majorHAnsi" w:hAnsiTheme="majorHAnsi" w:cstheme="majorHAnsi"/>
          <w:lang w:val="sl-SI"/>
        </w:rPr>
        <w:t xml:space="preserve">, lahko </w:t>
      </w:r>
      <w:r>
        <w:t>zavarovalnic</w:t>
      </w:r>
      <w:r>
        <w:rPr>
          <w:lang w:val="sl-SI"/>
        </w:rPr>
        <w:t>a</w:t>
      </w:r>
      <w:r>
        <w:rPr>
          <w:rFonts w:asciiTheme="majorHAnsi" w:hAnsiTheme="majorHAnsi" w:cstheme="majorHAnsi"/>
          <w:lang w:val="sl-SI"/>
        </w:rPr>
        <w:t xml:space="preserve"> obračuna zakonske zamudne obresti. Vse dokler račun ni izstavljen v skladu z določili te pogodbe, rok za plačilo računa ne teče. </w:t>
      </w:r>
    </w:p>
    <w:p w14:paraId="565B3AF2" w14:textId="77777777" w:rsidR="00F153D0" w:rsidRDefault="00F153D0" w:rsidP="00F153D0">
      <w:pPr>
        <w:pStyle w:val="Telobesedila"/>
        <w:spacing w:after="0"/>
        <w:rPr>
          <w:rFonts w:asciiTheme="majorHAnsi" w:hAnsiTheme="majorHAnsi" w:cstheme="majorHAnsi"/>
          <w:lang w:val="sl-SI"/>
        </w:rPr>
      </w:pPr>
    </w:p>
    <w:p w14:paraId="04F138C0" w14:textId="49C7054E" w:rsidR="00F153D0" w:rsidRPr="00176577" w:rsidRDefault="00F153D0" w:rsidP="00F153D0">
      <w:pPr>
        <w:rPr>
          <w:rFonts w:asciiTheme="minorHAnsi" w:hAnsiTheme="minorHAnsi" w:cstheme="minorHAnsi"/>
        </w:rPr>
      </w:pPr>
      <w:r w:rsidRPr="004B4730">
        <w:rPr>
          <w:rFonts w:asciiTheme="minorHAnsi" w:hAnsiTheme="minorHAnsi" w:cstheme="minorHAnsi"/>
        </w:rPr>
        <w:t xml:space="preserve">V primeru kakršnih koli odprtih postavk – terjatev </w:t>
      </w:r>
      <w:r>
        <w:rPr>
          <w:lang w:eastAsia="x-none"/>
        </w:rPr>
        <w:t>zavarovalca</w:t>
      </w:r>
      <w:r w:rsidRPr="004B4730">
        <w:rPr>
          <w:rFonts w:asciiTheme="minorHAnsi" w:hAnsiTheme="minorHAnsi" w:cstheme="minorHAnsi"/>
        </w:rPr>
        <w:t xml:space="preserve"> do </w:t>
      </w:r>
      <w:r>
        <w:rPr>
          <w:lang w:eastAsia="x-none"/>
        </w:rPr>
        <w:t>zavarovalnice</w:t>
      </w:r>
      <w:r w:rsidRPr="004B4730">
        <w:rPr>
          <w:rFonts w:asciiTheme="minorHAnsi" w:hAnsiTheme="minorHAnsi" w:cstheme="minorHAnsi"/>
        </w:rPr>
        <w:t xml:space="preserve">, si </w:t>
      </w:r>
      <w:r>
        <w:rPr>
          <w:lang w:eastAsia="x-none"/>
        </w:rPr>
        <w:t>zavarovalec</w:t>
      </w:r>
      <w:r w:rsidRPr="004B4730">
        <w:rPr>
          <w:rFonts w:asciiTheme="minorHAnsi" w:hAnsiTheme="minorHAnsi" w:cstheme="minorHAnsi"/>
        </w:rPr>
        <w:t xml:space="preserve"> pridržuje zneske plačil obveznosti do </w:t>
      </w:r>
      <w:r>
        <w:rPr>
          <w:lang w:eastAsia="x-none"/>
        </w:rPr>
        <w:t>zavarovalnice</w:t>
      </w:r>
      <w:r w:rsidRPr="004B4730">
        <w:rPr>
          <w:rFonts w:asciiTheme="minorHAnsi" w:hAnsiTheme="minorHAnsi" w:cstheme="minorHAnsi"/>
        </w:rPr>
        <w:t xml:space="preserve">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351AC144" w14:textId="77777777" w:rsidR="00F153D0" w:rsidRDefault="00F153D0" w:rsidP="00F153D0">
      <w:pPr>
        <w:rPr>
          <w:rFonts w:asciiTheme="minorHAnsi" w:hAnsiTheme="minorHAnsi" w:cstheme="minorHAnsi"/>
        </w:rPr>
      </w:pPr>
    </w:p>
    <w:p w14:paraId="475CA2CA" w14:textId="508A6775" w:rsidR="00F153D0" w:rsidRPr="00230C4D" w:rsidRDefault="00F153D0" w:rsidP="00F153D0">
      <w:pPr>
        <w:rPr>
          <w:rFonts w:asciiTheme="minorHAnsi" w:hAnsiTheme="minorHAnsi" w:cstheme="minorHAnsi"/>
        </w:rPr>
      </w:pPr>
      <w:r>
        <w:rPr>
          <w:lang w:eastAsia="x-none"/>
        </w:rPr>
        <w:t>Zavarovalec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r w:rsidDel="00F153D0">
        <w:rPr>
          <w:rFonts w:asciiTheme="minorHAnsi" w:hAnsiTheme="minorHAnsi" w:cstheme="minorHAnsi"/>
        </w:rPr>
        <w:t xml:space="preserve"> </w:t>
      </w:r>
    </w:p>
    <w:p w14:paraId="49CC8D7C" w14:textId="77777777" w:rsidR="00F153D0" w:rsidRDefault="00F153D0" w:rsidP="00707857"/>
    <w:p w14:paraId="64F0B6F5"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AF2249F" w14:textId="056EFC1C" w:rsidR="00F153D0" w:rsidRDefault="00F153D0" w:rsidP="00707857">
      <w:r w:rsidRPr="00B92C01">
        <w:rPr>
          <w:i/>
          <w:color w:val="A6A6A6" w:themeColor="background1" w:themeShade="A6"/>
          <w:sz w:val="18"/>
          <w:szCs w:val="18"/>
        </w:rPr>
        <w:t>(pri sklepanju pogodbe se vsebina člena smiselno prilagodi)</w:t>
      </w:r>
    </w:p>
    <w:p w14:paraId="41975D78" w14:textId="77777777" w:rsidR="00F153D0" w:rsidRPr="00856FD6" w:rsidRDefault="00F153D0" w:rsidP="00F153D0">
      <w:pPr>
        <w:rPr>
          <w:rFonts w:asciiTheme="majorHAnsi" w:hAnsiTheme="majorHAnsi" w:cstheme="majorHAnsi"/>
        </w:rPr>
      </w:pPr>
      <w:r>
        <w:rPr>
          <w:rFonts w:asciiTheme="majorHAnsi" w:hAnsiTheme="majorHAnsi" w:cstheme="majorHAnsi"/>
        </w:rPr>
        <w:t>Račun(-i) bodo plačani na račun izvajalca/-</w:t>
      </w:r>
      <w:proofErr w:type="spellStart"/>
      <w:r>
        <w:rPr>
          <w:rFonts w:asciiTheme="majorHAnsi" w:hAnsiTheme="majorHAnsi" w:cstheme="majorHAnsi"/>
        </w:rPr>
        <w:t>ev</w:t>
      </w:r>
      <w:proofErr w:type="spellEnd"/>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53D0" w:rsidRPr="00604DB2" w14:paraId="67A2A3E5" w14:textId="77777777" w:rsidTr="003501BB">
        <w:trPr>
          <w:trHeight w:val="436"/>
        </w:trPr>
        <w:tc>
          <w:tcPr>
            <w:tcW w:w="4520" w:type="dxa"/>
          </w:tcPr>
          <w:p w14:paraId="66E9943E"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E8EB96"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TRR odprt pri banki</w:t>
            </w:r>
          </w:p>
        </w:tc>
      </w:tr>
      <w:tr w:rsidR="00F153D0" w:rsidRPr="00604DB2" w14:paraId="1C1B9A7E" w14:textId="77777777" w:rsidTr="003501BB">
        <w:trPr>
          <w:trHeight w:val="411"/>
        </w:trPr>
        <w:tc>
          <w:tcPr>
            <w:tcW w:w="4520" w:type="dxa"/>
          </w:tcPr>
          <w:p w14:paraId="65767031" w14:textId="77777777" w:rsidR="00F153D0" w:rsidRPr="00604DB2" w:rsidRDefault="00F153D0" w:rsidP="003501BB">
            <w:pPr>
              <w:rPr>
                <w:rFonts w:asciiTheme="majorHAnsi" w:hAnsiTheme="majorHAnsi" w:cstheme="majorHAnsi"/>
              </w:rPr>
            </w:pPr>
          </w:p>
        </w:tc>
        <w:tc>
          <w:tcPr>
            <w:tcW w:w="4510" w:type="dxa"/>
          </w:tcPr>
          <w:p w14:paraId="0BBAE624" w14:textId="77777777" w:rsidR="00F153D0" w:rsidRPr="00604DB2" w:rsidRDefault="00F153D0" w:rsidP="003501BB">
            <w:pPr>
              <w:rPr>
                <w:rFonts w:asciiTheme="majorHAnsi" w:hAnsiTheme="majorHAnsi" w:cstheme="majorHAnsi"/>
              </w:rPr>
            </w:pPr>
          </w:p>
        </w:tc>
      </w:tr>
    </w:tbl>
    <w:p w14:paraId="6A029C14" w14:textId="77777777" w:rsidR="00F153D0" w:rsidRDefault="00F153D0" w:rsidP="00F153D0">
      <w:pPr>
        <w:rPr>
          <w:rFonts w:asciiTheme="majorHAnsi" w:hAnsiTheme="majorHAnsi" w:cstheme="majorHAnsi"/>
        </w:rPr>
      </w:pPr>
    </w:p>
    <w:p w14:paraId="012A8FF9" w14:textId="77777777" w:rsidR="00F153D0" w:rsidRPr="00EF79D2" w:rsidRDefault="00F153D0" w:rsidP="00F153D0">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153D0" w:rsidRPr="00EF79D2" w14:paraId="2B4A9F9C" w14:textId="77777777" w:rsidTr="003501BB">
        <w:tc>
          <w:tcPr>
            <w:tcW w:w="3021" w:type="dxa"/>
          </w:tcPr>
          <w:p w14:paraId="58E1FBBA" w14:textId="77777777" w:rsidR="00F153D0" w:rsidRPr="00EF79D2" w:rsidRDefault="00F153D0" w:rsidP="003501B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7082F838" w14:textId="77777777" w:rsidR="00F153D0" w:rsidRPr="00EF79D2" w:rsidRDefault="00F153D0" w:rsidP="003501B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B7965FE" w14:textId="77777777" w:rsidR="00F153D0" w:rsidRPr="00EF79D2" w:rsidRDefault="00F153D0" w:rsidP="003501B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F153D0" w:rsidRPr="00EF79D2" w14:paraId="37C466B8" w14:textId="77777777" w:rsidTr="003501BB">
        <w:tc>
          <w:tcPr>
            <w:tcW w:w="3021" w:type="dxa"/>
          </w:tcPr>
          <w:p w14:paraId="68D9F185" w14:textId="77777777" w:rsidR="00F153D0" w:rsidRPr="00EF79D2" w:rsidRDefault="00F153D0" w:rsidP="003501BB">
            <w:pPr>
              <w:rPr>
                <w:rFonts w:asciiTheme="majorHAnsi" w:hAnsiTheme="majorHAnsi" w:cstheme="majorHAnsi"/>
                <w:color w:val="A6A6A6" w:themeColor="background1" w:themeShade="A6"/>
              </w:rPr>
            </w:pPr>
          </w:p>
        </w:tc>
        <w:tc>
          <w:tcPr>
            <w:tcW w:w="3004" w:type="dxa"/>
          </w:tcPr>
          <w:p w14:paraId="0C1370F5" w14:textId="77777777" w:rsidR="00F153D0" w:rsidRPr="00EF79D2" w:rsidRDefault="00F153D0" w:rsidP="003501BB">
            <w:pPr>
              <w:rPr>
                <w:rFonts w:asciiTheme="majorHAnsi" w:hAnsiTheme="majorHAnsi" w:cstheme="majorHAnsi"/>
                <w:color w:val="A6A6A6" w:themeColor="background1" w:themeShade="A6"/>
              </w:rPr>
            </w:pPr>
          </w:p>
        </w:tc>
        <w:tc>
          <w:tcPr>
            <w:tcW w:w="2997" w:type="dxa"/>
          </w:tcPr>
          <w:p w14:paraId="60E12139" w14:textId="77777777" w:rsidR="00F153D0" w:rsidRPr="00EF79D2" w:rsidRDefault="00F153D0" w:rsidP="003501BB">
            <w:pPr>
              <w:rPr>
                <w:rFonts w:asciiTheme="majorHAnsi" w:hAnsiTheme="majorHAnsi" w:cstheme="majorHAnsi"/>
                <w:color w:val="A6A6A6" w:themeColor="background1" w:themeShade="A6"/>
              </w:rPr>
            </w:pPr>
          </w:p>
        </w:tc>
      </w:tr>
      <w:tr w:rsidR="00F153D0" w:rsidRPr="00EF79D2" w14:paraId="0BC15275" w14:textId="77777777" w:rsidTr="003501BB">
        <w:tc>
          <w:tcPr>
            <w:tcW w:w="3021" w:type="dxa"/>
          </w:tcPr>
          <w:p w14:paraId="04A5609D" w14:textId="77777777" w:rsidR="00F153D0" w:rsidRPr="00EF79D2" w:rsidRDefault="00F153D0" w:rsidP="003501BB">
            <w:pPr>
              <w:rPr>
                <w:rFonts w:asciiTheme="majorHAnsi" w:hAnsiTheme="majorHAnsi" w:cstheme="majorHAnsi"/>
                <w:color w:val="A6A6A6" w:themeColor="background1" w:themeShade="A6"/>
              </w:rPr>
            </w:pPr>
          </w:p>
        </w:tc>
        <w:tc>
          <w:tcPr>
            <w:tcW w:w="3004" w:type="dxa"/>
          </w:tcPr>
          <w:p w14:paraId="57780A40" w14:textId="77777777" w:rsidR="00F153D0" w:rsidRPr="00EF79D2" w:rsidRDefault="00F153D0" w:rsidP="003501BB">
            <w:pPr>
              <w:rPr>
                <w:rFonts w:asciiTheme="majorHAnsi" w:hAnsiTheme="majorHAnsi" w:cstheme="majorHAnsi"/>
                <w:color w:val="A6A6A6" w:themeColor="background1" w:themeShade="A6"/>
              </w:rPr>
            </w:pPr>
          </w:p>
        </w:tc>
        <w:tc>
          <w:tcPr>
            <w:tcW w:w="2997" w:type="dxa"/>
          </w:tcPr>
          <w:p w14:paraId="332E2154" w14:textId="77777777" w:rsidR="00F153D0" w:rsidRPr="00EF79D2" w:rsidRDefault="00F153D0" w:rsidP="003501BB">
            <w:pPr>
              <w:rPr>
                <w:rFonts w:asciiTheme="majorHAnsi" w:hAnsiTheme="majorHAnsi" w:cstheme="majorHAnsi"/>
                <w:color w:val="A6A6A6" w:themeColor="background1" w:themeShade="A6"/>
              </w:rPr>
            </w:pPr>
          </w:p>
        </w:tc>
      </w:tr>
      <w:tr w:rsidR="00F153D0" w:rsidRPr="00EF79D2" w14:paraId="21902D86" w14:textId="77777777" w:rsidTr="003501BB">
        <w:tc>
          <w:tcPr>
            <w:tcW w:w="3021" w:type="dxa"/>
          </w:tcPr>
          <w:p w14:paraId="12851C29" w14:textId="77777777" w:rsidR="00F153D0" w:rsidRPr="00EF79D2" w:rsidRDefault="00F153D0" w:rsidP="003501BB">
            <w:pPr>
              <w:rPr>
                <w:rFonts w:asciiTheme="majorHAnsi" w:hAnsiTheme="majorHAnsi" w:cstheme="majorHAnsi"/>
                <w:color w:val="A6A6A6" w:themeColor="background1" w:themeShade="A6"/>
              </w:rPr>
            </w:pPr>
          </w:p>
        </w:tc>
        <w:tc>
          <w:tcPr>
            <w:tcW w:w="3004" w:type="dxa"/>
          </w:tcPr>
          <w:p w14:paraId="17961994" w14:textId="77777777" w:rsidR="00F153D0" w:rsidRPr="00EF79D2" w:rsidRDefault="00F153D0" w:rsidP="003501BB">
            <w:pPr>
              <w:rPr>
                <w:rFonts w:asciiTheme="majorHAnsi" w:hAnsiTheme="majorHAnsi" w:cstheme="majorHAnsi"/>
                <w:color w:val="A6A6A6" w:themeColor="background1" w:themeShade="A6"/>
              </w:rPr>
            </w:pPr>
          </w:p>
        </w:tc>
        <w:tc>
          <w:tcPr>
            <w:tcW w:w="2997" w:type="dxa"/>
          </w:tcPr>
          <w:p w14:paraId="745FFD95" w14:textId="77777777" w:rsidR="00F153D0" w:rsidRPr="00EF79D2" w:rsidRDefault="00F153D0" w:rsidP="003501BB">
            <w:pPr>
              <w:rPr>
                <w:rFonts w:asciiTheme="majorHAnsi" w:hAnsiTheme="majorHAnsi" w:cstheme="majorHAnsi"/>
                <w:color w:val="A6A6A6" w:themeColor="background1" w:themeShade="A6"/>
              </w:rPr>
            </w:pPr>
          </w:p>
        </w:tc>
      </w:tr>
    </w:tbl>
    <w:p w14:paraId="332F32D7" w14:textId="77777777" w:rsidR="00F153D0" w:rsidRDefault="00F153D0" w:rsidP="00F153D0">
      <w:pPr>
        <w:pStyle w:val="Telobesedila"/>
        <w:tabs>
          <w:tab w:val="left" w:pos="9070"/>
        </w:tabs>
        <w:spacing w:after="0"/>
        <w:ind w:right="-2"/>
        <w:rPr>
          <w:rFonts w:asciiTheme="majorHAnsi" w:hAnsiTheme="majorHAnsi" w:cstheme="majorHAnsi"/>
          <w:color w:val="A6A6A6" w:themeColor="background1" w:themeShade="A6"/>
          <w:lang w:val="sl-SI"/>
        </w:rPr>
      </w:pPr>
    </w:p>
    <w:p w14:paraId="34BE2EAF" w14:textId="77777777" w:rsidR="00F153D0" w:rsidRPr="00856FD6" w:rsidRDefault="00F153D0" w:rsidP="00F153D0">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7F11BB79" w14:textId="77777777" w:rsidR="00F153D0" w:rsidRPr="00E1273B" w:rsidRDefault="00F153D0" w:rsidP="00F153D0">
      <w:pPr>
        <w:pStyle w:val="Telobesedila"/>
        <w:tabs>
          <w:tab w:val="left" w:pos="9070"/>
        </w:tabs>
        <w:spacing w:after="0"/>
        <w:ind w:right="-2"/>
        <w:rPr>
          <w:rFonts w:asciiTheme="majorHAnsi" w:hAnsiTheme="majorHAnsi" w:cstheme="majorHAnsi"/>
          <w:color w:val="A6A6A6" w:themeColor="background1" w:themeShade="A6"/>
          <w:lang w:val="sl-SI"/>
        </w:rPr>
      </w:pPr>
    </w:p>
    <w:p w14:paraId="6652113B" w14:textId="77777777" w:rsidR="00F153D0" w:rsidRPr="000620D4" w:rsidRDefault="00F153D0" w:rsidP="00F153D0">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17627F64" w14:textId="77777777" w:rsidR="00707857" w:rsidRDefault="00707857" w:rsidP="00707857"/>
    <w:p w14:paraId="34F230FE" w14:textId="6E43C998" w:rsidR="00707857" w:rsidRPr="006E3917" w:rsidRDefault="00707857" w:rsidP="00707857">
      <w:pPr>
        <w:pStyle w:val="Naslov1"/>
        <w:rPr>
          <w:rFonts w:asciiTheme="minorHAnsi" w:hAnsiTheme="minorHAnsi" w:cstheme="minorHAnsi"/>
          <w:szCs w:val="24"/>
        </w:rPr>
      </w:pPr>
      <w:bookmarkStart w:id="22" w:name="_Toc227573261"/>
      <w:r w:rsidRPr="004C73D9">
        <w:rPr>
          <w:rFonts w:asciiTheme="minorHAnsi" w:hAnsiTheme="minorHAnsi" w:cstheme="minorHAnsi"/>
          <w:szCs w:val="24"/>
        </w:rPr>
        <w:t>SPREMEMBE MED ZAVAROVALNIM LETOM</w:t>
      </w:r>
      <w:bookmarkEnd w:id="22"/>
    </w:p>
    <w:p w14:paraId="329B9316" w14:textId="77777777" w:rsidR="00707857" w:rsidRDefault="00707857" w:rsidP="00707857"/>
    <w:p w14:paraId="6AEBF7C4" w14:textId="77777777" w:rsidR="00667947" w:rsidRPr="000E279F" w:rsidRDefault="00667947" w:rsidP="00667947">
      <w:pPr>
        <w:pStyle w:val="Odstavekseznama"/>
        <w:numPr>
          <w:ilvl w:val="0"/>
          <w:numId w:val="1"/>
        </w:numPr>
        <w:spacing w:line="240" w:lineRule="auto"/>
        <w:jc w:val="center"/>
        <w:rPr>
          <w:rFonts w:asciiTheme="minorHAnsi" w:hAnsiTheme="minorHAnsi" w:cstheme="minorHAnsi"/>
          <w:b/>
        </w:rPr>
      </w:pPr>
      <w:r w:rsidRPr="000E279F">
        <w:rPr>
          <w:rFonts w:asciiTheme="minorHAnsi" w:hAnsiTheme="minorHAnsi" w:cstheme="minorHAnsi"/>
          <w:b/>
        </w:rPr>
        <w:t>člen</w:t>
      </w:r>
    </w:p>
    <w:p w14:paraId="745C00C6" w14:textId="77777777" w:rsidR="004C73D9" w:rsidRDefault="004C73D9" w:rsidP="004C73D9">
      <w:pPr>
        <w:rPr>
          <w:rFonts w:cs="Arial"/>
        </w:rPr>
      </w:pPr>
      <w:r>
        <w:rPr>
          <w:rFonts w:cs="Arial"/>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zavarovalnici po e-pošti, na elektronski naslov skrbnika s strani zavarovalnice in skrbnika naročnika.</w:t>
      </w:r>
    </w:p>
    <w:p w14:paraId="0896A88A" w14:textId="77777777" w:rsidR="004C73D9" w:rsidRDefault="004C73D9" w:rsidP="004C73D9">
      <w:pPr>
        <w:rPr>
          <w:rFonts w:cs="Arial"/>
        </w:rPr>
      </w:pPr>
    </w:p>
    <w:p w14:paraId="16CC6C4F" w14:textId="77777777" w:rsidR="004C73D9" w:rsidRDefault="004C73D9" w:rsidP="004C73D9">
      <w:pPr>
        <w:rPr>
          <w:rFonts w:cs="Arial"/>
        </w:rPr>
      </w:pPr>
      <w:r>
        <w:rPr>
          <w:rFonts w:cs="Arial"/>
        </w:rPr>
        <w:t>Zavarovalec si pridržuje tudi pravico, da se zavarovalni program, poleg ostalih primerov določenih s to pogodbo, spremeni tudi v naslednjih primerih:</w:t>
      </w:r>
    </w:p>
    <w:p w14:paraId="3B63D2B0" w14:textId="33E7FE18"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 xml:space="preserve">v kolikor zavarovalec spremeni način določanja zavarovalne vsote (npr. Indeksi za obračun razlike v ceni gradbenih storitev, Indeksi gradbenih stroškov za nova </w:t>
      </w:r>
      <w:r>
        <w:rPr>
          <w:rFonts w:ascii="Arial" w:hAnsi="Arial" w:cs="Arial"/>
        </w:rPr>
        <w:lastRenderedPageBreak/>
        <w:t>stanovanja v gradbeništvu), pri čemer osnove za obračun zavarovalne premije ostanejo nespremenjene ali</w:t>
      </w:r>
    </w:p>
    <w:p w14:paraId="7F96886B" w14:textId="30BFC395" w:rsidR="004C73D9" w:rsidRPr="00021775" w:rsidRDefault="004C73D9" w:rsidP="004C73D9">
      <w:pPr>
        <w:pStyle w:val="Odstavekseznama"/>
        <w:numPr>
          <w:ilvl w:val="0"/>
          <w:numId w:val="38"/>
        </w:numPr>
        <w:suppressAutoHyphens/>
        <w:spacing w:line="240" w:lineRule="auto"/>
        <w:rPr>
          <w:rFonts w:ascii="Arial" w:hAnsi="Arial" w:cs="Arial"/>
        </w:rPr>
      </w:pPr>
      <w:r>
        <w:rPr>
          <w:rFonts w:ascii="Arial" w:hAnsi="Arial" w:cs="Arial"/>
        </w:rPr>
        <w:t xml:space="preserve">v kolikor se za posamezno zavarovano nevarnost pri posamezni zavarovalni vrsti izčrpa letni agregat, lahko zavarovalec dokupi nov letni agregat </w:t>
      </w:r>
      <w:r w:rsidR="006B53A5">
        <w:rPr>
          <w:rFonts w:ascii="Arial" w:hAnsi="Arial" w:cs="Arial"/>
        </w:rPr>
        <w:t>za identično ceno</w:t>
      </w:r>
      <w:r w:rsidRPr="00021775">
        <w:rPr>
          <w:rFonts w:ascii="Arial" w:hAnsi="Arial" w:cs="Arial"/>
        </w:rPr>
        <w:t xml:space="preserve"> ali</w:t>
      </w:r>
    </w:p>
    <w:p w14:paraId="4CFC72F2" w14:textId="77777777" w:rsidR="004C73D9" w:rsidRPr="00021775" w:rsidRDefault="004C73D9" w:rsidP="004C73D9">
      <w:pPr>
        <w:pStyle w:val="Odstavekseznama"/>
        <w:numPr>
          <w:ilvl w:val="0"/>
          <w:numId w:val="38"/>
        </w:numPr>
        <w:suppressAutoHyphens/>
        <w:spacing w:line="240" w:lineRule="auto"/>
        <w:rPr>
          <w:rFonts w:ascii="Arial" w:hAnsi="Arial" w:cs="Arial"/>
        </w:rPr>
      </w:pPr>
      <w:r w:rsidRPr="00021775">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433398E6" w14:textId="48493C9C" w:rsidR="00DC0747" w:rsidRPr="00021775" w:rsidRDefault="00DC0747" w:rsidP="004C73D9">
      <w:pPr>
        <w:pStyle w:val="Odstavekseznama"/>
        <w:numPr>
          <w:ilvl w:val="0"/>
          <w:numId w:val="38"/>
        </w:numPr>
        <w:suppressAutoHyphens/>
        <w:spacing w:line="240" w:lineRule="auto"/>
        <w:rPr>
          <w:rFonts w:ascii="Arial" w:hAnsi="Arial" w:cs="Arial"/>
        </w:rPr>
      </w:pPr>
      <w:r w:rsidRPr="00021775">
        <w:rPr>
          <w:rFonts w:ascii="Arial" w:hAnsi="Arial" w:cs="Arial"/>
        </w:rPr>
        <w:t xml:space="preserve">v kolikor zavarovalec za posamezno leto ne dobi sredstev financiranja </w:t>
      </w:r>
      <w:r w:rsidR="00021775" w:rsidRPr="00021775">
        <w:rPr>
          <w:rFonts w:ascii="Arial" w:hAnsi="Arial" w:cs="Arial"/>
        </w:rPr>
        <w:t xml:space="preserve">iz proračuna RS </w:t>
      </w:r>
      <w:r w:rsidRPr="00021775">
        <w:rPr>
          <w:rFonts w:ascii="Arial" w:hAnsi="Arial" w:cs="Arial"/>
        </w:rPr>
        <w:t xml:space="preserve">za zavarovanje živali, </w:t>
      </w:r>
      <w:r w:rsidR="00E3724F" w:rsidRPr="00021775">
        <w:rPr>
          <w:rFonts w:ascii="Arial" w:hAnsi="Arial" w:cs="Arial"/>
        </w:rPr>
        <w:t xml:space="preserve">se </w:t>
      </w:r>
      <w:r w:rsidRPr="00021775">
        <w:rPr>
          <w:rFonts w:ascii="Arial" w:hAnsi="Arial" w:cs="Arial"/>
        </w:rPr>
        <w:t>lahko zavarovaln</w:t>
      </w:r>
      <w:r w:rsidR="00E3724F" w:rsidRPr="00021775">
        <w:rPr>
          <w:rFonts w:ascii="Arial" w:hAnsi="Arial" w:cs="Arial"/>
        </w:rPr>
        <w:t>a</w:t>
      </w:r>
      <w:r w:rsidRPr="00021775">
        <w:rPr>
          <w:rFonts w:ascii="Arial" w:hAnsi="Arial" w:cs="Arial"/>
        </w:rPr>
        <w:t xml:space="preserve"> vrst</w:t>
      </w:r>
      <w:r w:rsidR="00E3724F" w:rsidRPr="00021775">
        <w:rPr>
          <w:rFonts w:ascii="Arial" w:hAnsi="Arial" w:cs="Arial"/>
        </w:rPr>
        <w:t>a</w:t>
      </w:r>
      <w:r w:rsidRPr="00021775">
        <w:rPr>
          <w:rFonts w:ascii="Arial" w:hAnsi="Arial" w:cs="Arial"/>
        </w:rPr>
        <w:t xml:space="preserve"> zavarovanj</w:t>
      </w:r>
      <w:r w:rsidR="00E3724F" w:rsidRPr="00021775">
        <w:rPr>
          <w:rFonts w:ascii="Arial" w:hAnsi="Arial" w:cs="Arial"/>
        </w:rPr>
        <w:t>a</w:t>
      </w:r>
      <w:r w:rsidRPr="00021775">
        <w:rPr>
          <w:rFonts w:ascii="Arial" w:hAnsi="Arial" w:cs="Arial"/>
        </w:rPr>
        <w:t xml:space="preserve"> živali </w:t>
      </w:r>
      <w:r w:rsidR="00E3724F" w:rsidRPr="00021775">
        <w:rPr>
          <w:rFonts w:ascii="Arial" w:hAnsi="Arial" w:cs="Arial"/>
        </w:rPr>
        <w:t>izloči</w:t>
      </w:r>
      <w:r w:rsidRPr="00021775">
        <w:rPr>
          <w:rFonts w:ascii="Arial" w:hAnsi="Arial" w:cs="Arial"/>
        </w:rPr>
        <w:t xml:space="preserve"> iz zavarovalnega programa za leto, ko nima odobrenega financiranja </w:t>
      </w:r>
      <w:r w:rsidR="00021775" w:rsidRPr="00021775">
        <w:rPr>
          <w:rFonts w:ascii="Arial" w:hAnsi="Arial" w:cs="Arial"/>
        </w:rPr>
        <w:t xml:space="preserve">iz proračuna RS </w:t>
      </w:r>
      <w:r w:rsidRPr="00021775">
        <w:rPr>
          <w:rFonts w:ascii="Arial" w:hAnsi="Arial" w:cs="Arial"/>
        </w:rPr>
        <w:t>ali</w:t>
      </w:r>
    </w:p>
    <w:p w14:paraId="0BD29458" w14:textId="77777777" w:rsidR="004C73D9" w:rsidRDefault="004C73D9" w:rsidP="004C73D9">
      <w:pPr>
        <w:pStyle w:val="Odstavekseznama"/>
        <w:numPr>
          <w:ilvl w:val="0"/>
          <w:numId w:val="38"/>
        </w:numPr>
        <w:suppressAutoHyphens/>
        <w:spacing w:line="240" w:lineRule="auto"/>
        <w:rPr>
          <w:rFonts w:ascii="Arial" w:hAnsi="Arial" w:cs="Arial"/>
        </w:rPr>
      </w:pPr>
      <w:r w:rsidRPr="00021775">
        <w:rPr>
          <w:rFonts w:ascii="Arial" w:hAnsi="Arial" w:cs="Arial"/>
        </w:rPr>
        <w:t>v kolikor pride do novih ali spremenjenih pogodbenih obveznosti zavarovalca lahko</w:t>
      </w:r>
      <w:r>
        <w:rPr>
          <w:rFonts w:ascii="Arial" w:hAnsi="Arial" w:cs="Arial"/>
        </w:rPr>
        <w:t xml:space="preserve"> naročnik po tej pogodbi preuredi sklenjena zavarovanja,  vendar le znotraj zavarovalnih vrst, ki so že predmet te pogodbe in v obsegu, ki je potreben, da zavarovalec izpolnjuje pogodbene obveznosti.</w:t>
      </w:r>
    </w:p>
    <w:p w14:paraId="2891B30F" w14:textId="77777777" w:rsidR="004C73D9" w:rsidRDefault="004C73D9" w:rsidP="004C73D9">
      <w:pPr>
        <w:rPr>
          <w:rFonts w:cs="Arial"/>
        </w:rPr>
      </w:pPr>
    </w:p>
    <w:p w14:paraId="46012041" w14:textId="63200920" w:rsidR="004C73D9" w:rsidRPr="004D37D8" w:rsidRDefault="004C73D9" w:rsidP="004C73D9">
      <w:pPr>
        <w:suppressAutoHyphens/>
        <w:rPr>
          <w:rFonts w:cs="Arial"/>
          <w:i/>
          <w:iCs/>
          <w:color w:val="BFBFBF" w:themeColor="background1" w:themeShade="BF"/>
          <w:sz w:val="18"/>
          <w:szCs w:val="18"/>
        </w:rPr>
      </w:pPr>
      <w:r w:rsidRPr="004D37D8">
        <w:rPr>
          <w:rFonts w:cs="Arial"/>
          <w:i/>
          <w:iCs/>
          <w:color w:val="BFBFBF" w:themeColor="background1" w:themeShade="BF"/>
          <w:sz w:val="18"/>
          <w:szCs w:val="18"/>
        </w:rPr>
        <w:t>(spodnji odstavek se uporablja za sklop 2-</w:t>
      </w:r>
      <w:r w:rsidR="00AD5FA2" w:rsidRPr="004D37D8">
        <w:rPr>
          <w:rFonts w:cs="Arial"/>
          <w:i/>
          <w:iCs/>
          <w:color w:val="BFBFBF" w:themeColor="background1" w:themeShade="BF"/>
          <w:sz w:val="18"/>
          <w:szCs w:val="18"/>
        </w:rPr>
        <w:t>1</w:t>
      </w:r>
      <w:r w:rsidR="006A2F58" w:rsidRPr="004D37D8">
        <w:rPr>
          <w:rFonts w:cs="Arial"/>
          <w:i/>
          <w:iCs/>
          <w:color w:val="BFBFBF" w:themeColor="background1" w:themeShade="BF"/>
          <w:sz w:val="18"/>
          <w:szCs w:val="18"/>
        </w:rPr>
        <w:t>9</w:t>
      </w:r>
      <w:r w:rsidRPr="004D37D8">
        <w:rPr>
          <w:rFonts w:cs="Arial"/>
          <w:i/>
          <w:iCs/>
          <w:color w:val="BFBFBF" w:themeColor="background1" w:themeShade="BF"/>
          <w:sz w:val="18"/>
          <w:szCs w:val="18"/>
        </w:rPr>
        <w:t>)</w:t>
      </w:r>
    </w:p>
    <w:p w14:paraId="343F46F7" w14:textId="77777777" w:rsidR="004C73D9" w:rsidRDefault="004C73D9" w:rsidP="004C73D9">
      <w:pPr>
        <w:rPr>
          <w:rFonts w:cs="Arial"/>
        </w:rPr>
      </w:pPr>
      <w:r w:rsidRPr="004D37D8">
        <w:rPr>
          <w:rFonts w:cs="Arial"/>
        </w:rPr>
        <w:t>Zavarovalec lahko v času trajanja te pogodbe</w:t>
      </w:r>
      <w:r>
        <w:rPr>
          <w:rFonts w:cs="Arial"/>
        </w:rPr>
        <w:t xml:space="preserve"> spremeni karakteristike posameznih skladišč (številka rezervoarja, vrsta goriva, količina goriva ipd.). Zavarovalec je v primeru </w:t>
      </w:r>
      <w:proofErr w:type="spellStart"/>
      <w:r>
        <w:rPr>
          <w:rFonts w:cs="Arial"/>
        </w:rPr>
        <w:t>prelokacije</w:t>
      </w:r>
      <w:proofErr w:type="spellEnd"/>
      <w:r>
        <w:rPr>
          <w:rFonts w:cs="Arial"/>
        </w:rPr>
        <w:t xml:space="preserve"> posamezne zaloge blaga dolžan o tem čim prej oziroma najkasneje v roku treh delovnih dni obvestiti zavarovalnico, ta pa je dolžna posamezno zalogo blaga sprejeti v zavarovanje na novi lokaciji pod enakimi pogoji z dnem </w:t>
      </w:r>
      <w:proofErr w:type="spellStart"/>
      <w:r>
        <w:rPr>
          <w:rFonts w:cs="Arial"/>
        </w:rPr>
        <w:t>prelokacije</w:t>
      </w:r>
      <w:proofErr w:type="spellEnd"/>
      <w:r>
        <w:rPr>
          <w:rFonts w:cs="Arial"/>
        </w:rPr>
        <w:t>. Zavarovalec je dolžan pisno obveščati zavarovalnico o natančnih rokih skladiščenja blaga.</w:t>
      </w:r>
    </w:p>
    <w:p w14:paraId="116BFCB1" w14:textId="77777777" w:rsidR="00D16292" w:rsidRDefault="00D16292" w:rsidP="00A60117"/>
    <w:p w14:paraId="7D6D1AC8" w14:textId="05828F02" w:rsidR="00A6423B" w:rsidRDefault="004C73D9" w:rsidP="00A6423B">
      <w:pPr>
        <w:pStyle w:val="Naslov1"/>
        <w:rPr>
          <w:rFonts w:asciiTheme="minorHAnsi" w:hAnsiTheme="minorHAnsi" w:cstheme="minorHAnsi"/>
          <w:szCs w:val="24"/>
        </w:rPr>
      </w:pPr>
      <w:bookmarkStart w:id="23" w:name="_Toc227573262"/>
      <w:r w:rsidRPr="004C73D9">
        <w:rPr>
          <w:rFonts w:asciiTheme="minorHAnsi" w:hAnsiTheme="minorHAnsi" w:cstheme="minorHAnsi"/>
          <w:szCs w:val="24"/>
        </w:rPr>
        <w:t>OBVEZNOSTI ZAVAROVALNICE</w:t>
      </w:r>
      <w:bookmarkEnd w:id="23"/>
    </w:p>
    <w:p w14:paraId="26505C2E" w14:textId="77777777" w:rsidR="00C335CF" w:rsidRPr="00C335CF" w:rsidRDefault="00C335CF" w:rsidP="00C335CF"/>
    <w:p w14:paraId="1D17A27E" w14:textId="26D08A79" w:rsidR="007A5C8B" w:rsidRPr="00C51F97" w:rsidRDefault="00DB37E0" w:rsidP="000A775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A2AFC16" w14:textId="77777777" w:rsidR="004C73D9" w:rsidRPr="004C73D9" w:rsidRDefault="004C73D9" w:rsidP="00DA0D4A">
      <w:pPr>
        <w:rPr>
          <w:rFonts w:asciiTheme="minorHAnsi" w:hAnsiTheme="minorHAnsi" w:cstheme="minorHAnsi"/>
        </w:rPr>
      </w:pPr>
      <w:r w:rsidRPr="004C73D9">
        <w:rPr>
          <w:rFonts w:asciiTheme="minorHAnsi" w:hAnsiTheme="minorHAnsi" w:cstheme="minorHAnsi"/>
        </w:rPr>
        <w:t>Zavarovalnica se zaveže:</w:t>
      </w:r>
    </w:p>
    <w:p w14:paraId="1E15A180" w14:textId="28656BC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prevzete zavarovalne storitve izvajati v skladu z načelom dobrega strokovnjaka, vestno in pravilno, v skladu z veljavnimi tehničnimi predpisi, standardi, normativi, pozitivno zakonodajo in v korist zavarovalca;</w:t>
      </w:r>
    </w:p>
    <w:p w14:paraId="3EE1663F" w14:textId="433EE5B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sproti obveščati zavarovalca o novih situacijah, ki bi lahko vplivale na izvajanje pogodbenih obveznosti;</w:t>
      </w:r>
    </w:p>
    <w:p w14:paraId="681C41F2" w14:textId="0F587AD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storiti vse, da bodo po tej pogodbi dogovorjeni roki izpolnjeni;</w:t>
      </w:r>
    </w:p>
    <w:p w14:paraId="1F1AD08F" w14:textId="1C9F5A17"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vsa pisna komunikacija potekala v slovenskem jeziku;</w:t>
      </w:r>
    </w:p>
    <w:p w14:paraId="62BFCA26" w14:textId="2B77E79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izstavljala vso dokumentacijo v slovenskem jeziku;</w:t>
      </w:r>
    </w:p>
    <w:p w14:paraId="72BB0997" w14:textId="20D459A6"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podatke o skladiščih in blagu državnih blagovnih rezerv varovati po predpisih o varovanju tajnih podatkov;</w:t>
      </w:r>
    </w:p>
    <w:p w14:paraId="0C6BD461" w14:textId="122187EC"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poziv zavarovalca izdati potrdilo o vinkulaciji, potrdilo o zavarovalnem kritju (certifikat) in potrdilo o začasnem zavarovalnem kritju, če zavarovalne police ali dodatki k policam ne bi bili pravočasno izdelani;</w:t>
      </w:r>
    </w:p>
    <w:p w14:paraId="1FBF3DB8" w14:textId="7399E00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14:paraId="06AF8354" w14:textId="07C2FD44"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pravilno obračunati in plačati davek na zavarovalne posle, ki se nanaša na opravljanje zavarovalnih storitev v tujih državah, kjer se bo izvajalo skladiščenje blaga;</w:t>
      </w:r>
    </w:p>
    <w:p w14:paraId="164DEBEF" w14:textId="282DB371"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izdati posamezno zavarovalno polico ali potrdilo o zavarovalnem kritju (certifikat) v angleškem jeziku;</w:t>
      </w:r>
    </w:p>
    <w:p w14:paraId="4660EF10" w14:textId="70D2637F"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vse ostale podatke, ki jih pridobi na podlagi te pogodbe, varovati po predpisih o varstvu osebnih podatkov in poslovni skrivnosti;</w:t>
      </w:r>
    </w:p>
    <w:p w14:paraId="0FC01E58" w14:textId="77E95F2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da ima vzpostavljen postopek in ukrepe za varovanje in obdelovanje osebnih in tajnih podatkov, kot jih predpisujejo veljavni področni predpisi; </w:t>
      </w:r>
    </w:p>
    <w:p w14:paraId="5858CE2A" w14:textId="0582057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lastRenderedPageBreak/>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14:paraId="61EA03F0" w14:textId="4074E37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v roku 15-tih (petnajstih) dni od podpisa te pogodbe izstaviti zavarovancu osnovne obračunske zavarovalne  police za vsako zavarovalno vrsto, po vzorcu osnovnih zavarovalnih polic </w:t>
      </w:r>
      <w:r w:rsidR="00D13AC9">
        <w:rPr>
          <w:rFonts w:asciiTheme="minorHAnsi" w:hAnsiTheme="minorHAnsi" w:cstheme="minorHAnsi"/>
        </w:rPr>
        <w:t>iz razpisne dokumentacije</w:t>
      </w:r>
      <w:r w:rsidRPr="004C73D9">
        <w:rPr>
          <w:rFonts w:asciiTheme="minorHAnsi" w:hAnsiTheme="minorHAnsi" w:cstheme="minorHAnsi"/>
        </w:rPr>
        <w:t>, ki jih predhodno pošlje v pregled in uskladitev zavarovalnemu posredniku;</w:t>
      </w:r>
    </w:p>
    <w:p w14:paraId="69A5F07E" w14:textId="16A167F0"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da ima za obdobje izvajanje te pogodbe za zavarovanje potresa zagotovljeno pozavarovanje tistega dela v zavarovanje prevzeto potresno nevarnost, ki presega lastne </w:t>
      </w:r>
      <w:proofErr w:type="spellStart"/>
      <w:r w:rsidRPr="004C73D9">
        <w:rPr>
          <w:rFonts w:asciiTheme="minorHAnsi" w:hAnsiTheme="minorHAnsi" w:cstheme="minorHAnsi"/>
        </w:rPr>
        <w:t>samopridržaje</w:t>
      </w:r>
      <w:proofErr w:type="spellEnd"/>
      <w:r w:rsidRPr="004C73D9">
        <w:rPr>
          <w:rFonts w:asciiTheme="minorHAnsi" w:hAnsiTheme="minorHAnsi" w:cstheme="minorHAnsi"/>
        </w:rPr>
        <w:t xml:space="preserve"> zavarovalnice. Zavarovalnica mora na vsakokratni poziv zavarovalca v roku 30 (tridesetih) dni predložiti pisno izjavo pozavarovalnice, da prevzema ves presežek tveganja (rizika) nad </w:t>
      </w:r>
      <w:proofErr w:type="spellStart"/>
      <w:r w:rsidRPr="004C73D9">
        <w:rPr>
          <w:rFonts w:asciiTheme="minorHAnsi" w:hAnsiTheme="minorHAnsi" w:cstheme="minorHAnsi"/>
        </w:rPr>
        <w:t>samopridržajem</w:t>
      </w:r>
      <w:proofErr w:type="spellEnd"/>
      <w:r w:rsidRPr="004C73D9">
        <w:rPr>
          <w:rFonts w:asciiTheme="minorHAnsi" w:hAnsiTheme="minorHAnsi" w:cstheme="minorHAnsi"/>
        </w:rPr>
        <w:t xml:space="preserve"> zavarovalnice, in sicer najmanj za posamezno zavarovalno oziroma koledarsko leto in</w:t>
      </w:r>
    </w:p>
    <w:p w14:paraId="1B7AB282" w14:textId="7B3108DB" w:rsidR="00C335CF"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 skladu s to pogodbo upoštevati vse spremembe, ki nastanejo med izvajanjem te pogodbe glede predmetov zavarovanja, v skladu z določili te pogodbe.</w:t>
      </w:r>
    </w:p>
    <w:p w14:paraId="4915DB22" w14:textId="7C9F4E64"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FEE9087" w14:textId="77E964BF" w:rsidR="0053655E" w:rsidRPr="0053655E" w:rsidRDefault="0053655E" w:rsidP="0053655E">
      <w:r w:rsidRPr="0053655E">
        <w:t>Zavarovalnica, za ves čas trajanja pogodbe, zagotavlja strokovno usposobljen</w:t>
      </w:r>
      <w:r w:rsidR="00152733">
        <w:t>ost</w:t>
      </w:r>
      <w:r w:rsidRPr="0053655E">
        <w:t xml:space="preserve"> kadra, ki izpolnjuje vse zahtevane pogoje iz razpisne dokumentacije.</w:t>
      </w:r>
    </w:p>
    <w:p w14:paraId="0CF316C2" w14:textId="77777777" w:rsidR="0053655E" w:rsidRDefault="0053655E" w:rsidP="0053655E"/>
    <w:p w14:paraId="15A620CE" w14:textId="69E03630" w:rsidR="00FB3076" w:rsidRDefault="0053655E" w:rsidP="0053655E">
      <w:pPr>
        <w:rPr>
          <w:rFonts w:asciiTheme="majorHAnsi" w:hAnsiTheme="majorHAnsi" w:cstheme="majorHAnsi"/>
        </w:rPr>
      </w:pPr>
      <w:r w:rsidRPr="0053655E">
        <w:t xml:space="preserve">Kader, ki bo imel neposredni stik z </w:t>
      </w:r>
      <w:r>
        <w:t>zavarovalcem</w:t>
      </w:r>
      <w:r w:rsidRPr="0053655E">
        <w:t xml:space="preserve"> in z </w:t>
      </w:r>
      <w:r>
        <w:t>zavarovalčevimi p</w:t>
      </w:r>
      <w:r w:rsidRPr="0053655E">
        <w:t xml:space="preserve">artnerji, mora aktivno govoriti/pisati (aktivno znanje) slovenski jezik ves čas trajanja te pogodbe. Vsa pisna korespondenca (elektronska sporočila, dopisi, ipd.) z </w:t>
      </w:r>
      <w:r>
        <w:t>zavarovalcem</w:t>
      </w:r>
      <w:r w:rsidRPr="0053655E">
        <w:t xml:space="preserve"> in </w:t>
      </w:r>
      <w:r>
        <w:t>zavarovalčev</w:t>
      </w:r>
      <w:r w:rsidRPr="0053655E">
        <w:t xml:space="preserve">imi partnerji mora potekati v slovenskem jeziku. V primeru, da kader, ki bo imel neposredni stik z </w:t>
      </w:r>
      <w:r>
        <w:t>zavarovalcem</w:t>
      </w:r>
      <w:r w:rsidRPr="0053655E">
        <w:t xml:space="preserve"> in </w:t>
      </w:r>
      <w:r>
        <w:t>zavarovalčev</w:t>
      </w:r>
      <w:r w:rsidRPr="0053655E">
        <w:t xml:space="preserve">imi partnerji, ne bo znal aktivno govoriti/pisati slovenski jezik, </w:t>
      </w:r>
      <w:r>
        <w:t>zavarovalec</w:t>
      </w:r>
      <w:r w:rsidRPr="0053655E">
        <w:t xml:space="preserve"> z njim ne bo komuniciral ter si tudi pridržuje pravico da od </w:t>
      </w:r>
      <w:r>
        <w:t xml:space="preserve">zavarovalnice </w:t>
      </w:r>
      <w:r w:rsidRPr="0053655E">
        <w:t>zahteva zamenjavo kadra.</w:t>
      </w:r>
      <w:r w:rsidRPr="0053655E">
        <w:rPr>
          <w:rFonts w:asciiTheme="majorHAnsi" w:hAnsiTheme="majorHAnsi" w:cstheme="majorHAnsi"/>
        </w:rPr>
        <w:t xml:space="preserve">  </w:t>
      </w:r>
    </w:p>
    <w:p w14:paraId="3521256F" w14:textId="45950C2F" w:rsidR="00176577" w:rsidRDefault="00176577" w:rsidP="00176577">
      <w:pPr>
        <w:rPr>
          <w:rFonts w:asciiTheme="majorHAnsi" w:hAnsiTheme="majorHAnsi" w:cstheme="majorHAnsi"/>
        </w:rPr>
      </w:pPr>
    </w:p>
    <w:p w14:paraId="1351DE49" w14:textId="77777777" w:rsidR="00DA2FC1" w:rsidRPr="00DA2FC1" w:rsidRDefault="00DA2FC1" w:rsidP="000A775C">
      <w:pPr>
        <w:pStyle w:val="Naslov1"/>
        <w:rPr>
          <w:rFonts w:asciiTheme="minorHAnsi" w:hAnsiTheme="minorHAnsi" w:cstheme="minorHAnsi"/>
          <w:szCs w:val="24"/>
        </w:rPr>
      </w:pPr>
      <w:bookmarkStart w:id="24" w:name="_Toc227573263"/>
      <w:r w:rsidRPr="00DA2FC1">
        <w:rPr>
          <w:rFonts w:asciiTheme="minorHAnsi" w:hAnsiTheme="minorHAnsi" w:cstheme="minorHAnsi"/>
          <w:szCs w:val="24"/>
        </w:rPr>
        <w:t>OBVEZNOSTI ZAVAROVALCA</w:t>
      </w:r>
      <w:bookmarkEnd w:id="24"/>
      <w:r w:rsidRPr="00DA2FC1">
        <w:rPr>
          <w:rFonts w:asciiTheme="minorHAnsi" w:hAnsiTheme="minorHAnsi" w:cstheme="minorHAnsi"/>
          <w:szCs w:val="24"/>
        </w:rPr>
        <w:t xml:space="preserve"> </w:t>
      </w:r>
    </w:p>
    <w:p w14:paraId="7C977266" w14:textId="77777777" w:rsidR="00DA2FC1" w:rsidRPr="004B4730" w:rsidRDefault="00DA2FC1" w:rsidP="00DA2FC1">
      <w:pPr>
        <w:rPr>
          <w:rFonts w:asciiTheme="minorHAnsi" w:hAnsiTheme="minorHAnsi" w:cstheme="minorHAnsi"/>
        </w:rPr>
      </w:pPr>
    </w:p>
    <w:p w14:paraId="590CA0E6" w14:textId="77777777" w:rsidR="00DA2FC1" w:rsidRPr="00DE184E" w:rsidRDefault="00DA2FC1" w:rsidP="00DA2FC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2793533" w14:textId="32E59482" w:rsidR="00DA2FC1" w:rsidRDefault="00DA2FC1" w:rsidP="00DA2FC1">
      <w:pPr>
        <w:rPr>
          <w:rFonts w:cs="Arial"/>
        </w:rPr>
      </w:pPr>
      <w:r w:rsidRPr="00DA2FC1">
        <w:rPr>
          <w:rFonts w:cs="Arial"/>
        </w:rPr>
        <w:t>Zavarovalec se zaveže, da bo svoje pogodbene obveznosti pravilno in vestno izpolnjeval.</w:t>
      </w:r>
    </w:p>
    <w:p w14:paraId="5E916A65" w14:textId="77777777" w:rsidR="00DA2FC1" w:rsidRPr="00DA2FC1" w:rsidRDefault="00DA2FC1" w:rsidP="00DA2FC1">
      <w:pPr>
        <w:rPr>
          <w:rFonts w:cs="Arial"/>
        </w:rPr>
      </w:pPr>
    </w:p>
    <w:p w14:paraId="37E43085" w14:textId="77777777" w:rsidR="00DA2FC1" w:rsidRDefault="00DA2FC1" w:rsidP="000A775C">
      <w:pPr>
        <w:pStyle w:val="Naslov1"/>
        <w:rPr>
          <w:rFonts w:asciiTheme="minorHAnsi" w:hAnsiTheme="minorHAnsi" w:cstheme="minorHAnsi"/>
          <w:szCs w:val="24"/>
        </w:rPr>
      </w:pPr>
      <w:bookmarkStart w:id="25" w:name="_Toc227573264"/>
      <w:r w:rsidRPr="00DA2FC1">
        <w:rPr>
          <w:rFonts w:asciiTheme="minorHAnsi" w:hAnsiTheme="minorHAnsi" w:cstheme="minorHAnsi"/>
          <w:szCs w:val="24"/>
        </w:rPr>
        <w:t>LIKVIDACIJSKI POSTOPEK</w:t>
      </w:r>
      <w:bookmarkEnd w:id="25"/>
      <w:r w:rsidRPr="00DA2FC1">
        <w:rPr>
          <w:rFonts w:asciiTheme="minorHAnsi" w:hAnsiTheme="minorHAnsi" w:cstheme="minorHAnsi"/>
          <w:szCs w:val="24"/>
        </w:rPr>
        <w:t xml:space="preserve"> </w:t>
      </w:r>
    </w:p>
    <w:p w14:paraId="5D20F685" w14:textId="42AF47B9" w:rsidR="00DA2FC1" w:rsidRPr="00DE184E" w:rsidRDefault="000E279F" w:rsidP="00DA2FC1">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14:paraId="4693C9EB" w14:textId="77777777" w:rsidR="00DA2FC1" w:rsidRDefault="00DA2FC1" w:rsidP="00DA2FC1">
      <w:r>
        <w:t>Zavarovalne zahtevke oziroma prijave škod (obvestilo o nastanku škode) za posamezen ali več istočasnih dogodkov izvede zavarovalec na elektronski naslov/e, ki ga/jih navede zavarovalnica.</w:t>
      </w:r>
    </w:p>
    <w:p w14:paraId="2EB6122A" w14:textId="77777777" w:rsidR="00DA2FC1" w:rsidRDefault="00DA2FC1" w:rsidP="00DA2FC1"/>
    <w:p w14:paraId="19E3AE46" w14:textId="595F6C5B" w:rsidR="00DA2FC1" w:rsidRDefault="00DA2FC1" w:rsidP="00DA2FC1">
      <w:r>
        <w:t>Pogodbeni stranki soglašata, da se bo uporabljal tisti način in oblika obrazca prijave škode oziroma zavarovalnega zahtevka, ki jo določi zavarovalec.</w:t>
      </w:r>
    </w:p>
    <w:p w14:paraId="4EA1852D" w14:textId="77777777" w:rsidR="00DA2FC1" w:rsidRDefault="00DA2FC1" w:rsidP="00DA2FC1"/>
    <w:p w14:paraId="257EEFB5" w14:textId="67883B86" w:rsidR="00DA2FC1" w:rsidRDefault="00DA2FC1" w:rsidP="00DA2FC1">
      <w:r>
        <w:t>V primeru prijave škode po prvem in drugem odstavku tega člena mora zavarovalnica opraviti ogled poškodovanega in pripraviti zapisnik takoj, oziroma najkasneje v 3 (treh) delovnih dneh, razen, če bi bila škoda neposredno povezana z nesrečami kot jih opredeljuje 8. člen Zakona o varstvu pred naravnimi in drugimi nesrečami (</w:t>
      </w:r>
      <w:r w:rsidR="00B17B9D" w:rsidRPr="00B17B9D">
        <w:t xml:space="preserve">Uradni list RS, št. 51/06 – uradno prečiščeno besedilo, 97/10, 21/18 – </w:t>
      </w:r>
      <w:proofErr w:type="spellStart"/>
      <w:r w:rsidR="00B17B9D" w:rsidRPr="00B17B9D">
        <w:t>ZNOrg</w:t>
      </w:r>
      <w:proofErr w:type="spellEnd"/>
      <w:r w:rsidR="00B17B9D" w:rsidRPr="00B17B9D">
        <w:t>, 117/22 in 57/25</w:t>
      </w:r>
      <w:r>
        <w:t>). Zavarovalnica mora v takšnem primeru izvesti postopke v razumnih rokih. V kolikor zavarovalnica ne opravi ogleda po predhodni prijavi škode, to ne zadrži sanacije škode, likvidacije in plačila zavarovalnine/odškodnine s strani zavarovalnice. Zavarovalnica se v takem primeru zaveže povrniti morebitne stroške za zavarovanje dokazov o nastanku škodnega dogodka in dokazov posledic le-tega.</w:t>
      </w:r>
    </w:p>
    <w:p w14:paraId="11BEBCDC" w14:textId="77777777" w:rsidR="00DA2FC1" w:rsidRDefault="00DA2FC1" w:rsidP="00DA2FC1"/>
    <w:p w14:paraId="5D60100C" w14:textId="77777777" w:rsidR="00DA2FC1" w:rsidRDefault="00DA2FC1" w:rsidP="00DA2FC1">
      <w:r>
        <w:t>V primeru, da je dostavljena škodna dokumentacija po mnenju zavarovalnice nepopolna, mora zavarovalnica o tem obvestiti zavarovalca v roku 14 (štirinajstih) dni po prejemu dokumentacije, sicer se šteje, da je dostavljena dokumentacija popolna.</w:t>
      </w:r>
    </w:p>
    <w:p w14:paraId="49548B2E" w14:textId="77777777" w:rsidR="00DA2FC1" w:rsidRDefault="00DA2FC1" w:rsidP="00DA2FC1"/>
    <w:p w14:paraId="4B6C2FFD" w14:textId="303D28F1" w:rsidR="00DA2FC1" w:rsidRDefault="00DA2FC1" w:rsidP="00DA2FC1">
      <w:r>
        <w:t xml:space="preserve">Rok za izplačilo zavarovalnine/odškodnine je 14 (štirinajst) dni od dneva, ko je zavarovalnici dostavljena potrebna dokumentacija za likvidacijo zavarovalnega primera. </w:t>
      </w:r>
    </w:p>
    <w:p w14:paraId="1079D34E" w14:textId="77777777" w:rsidR="00DA2FC1" w:rsidRDefault="00DA2FC1" w:rsidP="00DA2FC1"/>
    <w:p w14:paraId="2CAC1B5F" w14:textId="34FB2EA0" w:rsidR="00DA2FC1" w:rsidRDefault="00DA2FC1" w:rsidP="00DA2FC1">
      <w:r>
        <w:t xml:space="preserve">V primeru večjih škod zavarovalnica izplača zavarovalcu akontacijo v višini 50% od  prvotno ocenjene škode v roku 14 (štirinajst) dni od dne prejema prijave škode, zoper katero zavarovalnica ni ugovarjala. V nasprotnem primeru ima zavarovalec, poleg zamudnih obresti, pravico še do povračila stroškov (npr.: kreditov) za sanacijo škode. Za velike škode se štejejo škode ocenjene nad 25.000 EUR. </w:t>
      </w:r>
    </w:p>
    <w:p w14:paraId="61A2E2A7" w14:textId="77777777" w:rsidR="00DA2FC1" w:rsidRDefault="00DA2FC1" w:rsidP="00DA2FC1"/>
    <w:p w14:paraId="40DE0406" w14:textId="77777777" w:rsidR="00DA2FC1" w:rsidRDefault="00DA2FC1" w:rsidP="00DA2FC1">
      <w:r>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zavaruje in zakrije tiste podatke, ki niso nujno potrebni kot dokazni podatki o izvedenem likvidacijskem postopku, upoštevaje pravne predpise in pogoje poslovanja s področja zavarovalništva in hkrati pravne predpise s področja varstva osebnih podatkov, v kolikor se obdelujejo tudi osebni podatki fizične osebe (oškodovanca/upravičenca), ki je določljiva ali določena in poslovne skrivnosti.</w:t>
      </w:r>
    </w:p>
    <w:p w14:paraId="204D2E7A" w14:textId="77777777" w:rsidR="00DA2FC1" w:rsidRDefault="00DA2FC1" w:rsidP="00DA2FC1"/>
    <w:p w14:paraId="4BFCBF0F" w14:textId="77777777" w:rsidR="00DA2FC1" w:rsidRDefault="00DA2FC1" w:rsidP="00DA2FC1">
      <w:r>
        <w:t xml:space="preserve">Zavarovalnica mora zavarovalcu v postopku reševanja zavarovalnih primerov iz naslova zavarovanja odgovornosti posredovati odškodninski zahtevek, obvestilo o sklenjeni poravnani oziroma odklonitvi zahtevka, obvestilo o pravdi s kopijo tožbe, sodbe sodišč in sodne poravnave, upoštevaje pravne predpise in pogoje poslovanja s področja zavarovalništva in hkrati pravne predpise s področja varstva osebnih podatkov, v kolikor se obdelujejo tudi osebni podatki fizične osebe (oškodovanca/upravičenca), ki je določljiv ali določen. </w:t>
      </w:r>
    </w:p>
    <w:p w14:paraId="3A3A79E4" w14:textId="77777777" w:rsidR="00DA2FC1" w:rsidRDefault="00DA2FC1" w:rsidP="00DA2FC1"/>
    <w:p w14:paraId="7062F8B1" w14:textId="77777777" w:rsidR="00DA2FC1" w:rsidRDefault="00DA2FC1" w:rsidP="00DA2FC1">
      <w:r>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zavarovalnine/odškodnine ter datum izplačane zavarovalnine/odškodnine ali datum obvestila odklonitve ter znesek škodne rezerve.</w:t>
      </w:r>
    </w:p>
    <w:p w14:paraId="1FEB887A" w14:textId="77777777" w:rsidR="00DA2FC1" w:rsidRDefault="00DA2FC1" w:rsidP="00DA2FC1"/>
    <w:p w14:paraId="549E3C42" w14:textId="29DF72A2" w:rsidR="00DA2FC1" w:rsidRPr="00DA2FC1" w:rsidRDefault="00DA2FC1" w:rsidP="00DA2FC1">
      <w:r>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r w:rsidRPr="00DA2FC1">
        <w:t>.</w:t>
      </w:r>
    </w:p>
    <w:p w14:paraId="7B84BC60" w14:textId="77777777" w:rsidR="00DA2FC1" w:rsidRPr="00DA2FC1" w:rsidRDefault="00DA2FC1" w:rsidP="00DA2FC1"/>
    <w:p w14:paraId="1FB3564B" w14:textId="48262C77" w:rsidR="009E2D2C" w:rsidRPr="004B4730" w:rsidRDefault="009E2D2C" w:rsidP="000A775C">
      <w:pPr>
        <w:pStyle w:val="Naslov1"/>
        <w:rPr>
          <w:rFonts w:asciiTheme="minorHAnsi" w:hAnsiTheme="minorHAnsi" w:cstheme="minorHAnsi"/>
          <w:color w:val="000000" w:themeColor="text1"/>
          <w:szCs w:val="24"/>
        </w:rPr>
      </w:pPr>
      <w:bookmarkStart w:id="26" w:name="_Toc227573265"/>
      <w:r w:rsidRPr="00DA2FC1">
        <w:rPr>
          <w:rFonts w:asciiTheme="minorHAnsi" w:hAnsiTheme="minorHAnsi" w:cstheme="minorHAnsi"/>
          <w:szCs w:val="24"/>
        </w:rPr>
        <w:t>FINANČNO ZAVAROVANJE ZA DOBRO IZVEDBO POGODBENIH OBVEZNOSTI</w:t>
      </w:r>
      <w:bookmarkEnd w:id="26"/>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4954B4E4" w:rsidR="00FB3076" w:rsidRDefault="00461174" w:rsidP="00FB3076">
      <w:pPr>
        <w:pStyle w:val="Telobesedila21"/>
        <w:rPr>
          <w:rFonts w:cs="Arial"/>
          <w:color w:val="auto"/>
          <w:sz w:val="22"/>
          <w:szCs w:val="22"/>
        </w:rPr>
      </w:pPr>
      <w:bookmarkStart w:id="27" w:name="_Hlk81214811"/>
      <w:r>
        <w:rPr>
          <w:rFonts w:cs="Arial"/>
          <w:color w:val="auto"/>
          <w:sz w:val="22"/>
          <w:szCs w:val="22"/>
        </w:rPr>
        <w:t xml:space="preserve">Zavarovalnica </w:t>
      </w:r>
      <w:r w:rsidR="00FB3076">
        <w:rPr>
          <w:rFonts w:cs="Arial"/>
          <w:color w:val="auto"/>
          <w:sz w:val="22"/>
          <w:szCs w:val="22"/>
        </w:rPr>
        <w:t xml:space="preserve">mora za zavarovanje dobre izvedbe pogodbenih obveznosti </w:t>
      </w:r>
      <w:r>
        <w:rPr>
          <w:rFonts w:cs="Arial"/>
          <w:color w:val="auto"/>
          <w:sz w:val="22"/>
          <w:szCs w:val="22"/>
        </w:rPr>
        <w:t>zavarovalcu</w:t>
      </w:r>
      <w:r w:rsidR="00FB3076">
        <w:rPr>
          <w:rFonts w:cs="Arial"/>
          <w:color w:val="auto"/>
          <w:sz w:val="22"/>
          <w:szCs w:val="22"/>
        </w:rPr>
        <w:t xml:space="preserve"> predložiti finančno zavarovanje. Finančno zavarovanje mora biti brezpogojno in plačljivo na </w:t>
      </w:r>
      <w:r w:rsidR="00FB3076">
        <w:rPr>
          <w:rFonts w:cs="Arial"/>
          <w:color w:val="auto"/>
          <w:sz w:val="22"/>
          <w:szCs w:val="22"/>
        </w:rPr>
        <w:lastRenderedPageBreak/>
        <w:t xml:space="preserve">prvi poziv. </w:t>
      </w:r>
      <w:r>
        <w:rPr>
          <w:rFonts w:cs="Arial"/>
          <w:color w:val="auto"/>
          <w:sz w:val="22"/>
          <w:szCs w:val="22"/>
        </w:rPr>
        <w:t xml:space="preserve">Zavarovalnica </w:t>
      </w:r>
      <w:r w:rsidR="00FB3076">
        <w:rPr>
          <w:rFonts w:cs="Arial"/>
          <w:color w:val="auto"/>
          <w:sz w:val="22"/>
          <w:szCs w:val="22"/>
        </w:rPr>
        <w:t xml:space="preserve">predloži bančno garancijo </w:t>
      </w:r>
      <w:r w:rsidR="009D5911">
        <w:rPr>
          <w:rFonts w:cs="Arial"/>
          <w:color w:val="auto"/>
          <w:sz w:val="22"/>
          <w:szCs w:val="22"/>
        </w:rPr>
        <w:t xml:space="preserve">banke </w:t>
      </w:r>
      <w:r w:rsidR="00FB3076">
        <w:rPr>
          <w:rFonts w:cs="Arial"/>
          <w:color w:val="auto"/>
          <w:sz w:val="22"/>
          <w:szCs w:val="22"/>
        </w:rPr>
        <w:t xml:space="preserve">ali kavcijsko zavarovanje </w:t>
      </w:r>
      <w:r w:rsidR="009D5911">
        <w:rPr>
          <w:rFonts w:cs="Arial"/>
          <w:color w:val="auto"/>
          <w:sz w:val="22"/>
          <w:szCs w:val="22"/>
        </w:rPr>
        <w:t>zavarovalnice</w:t>
      </w:r>
      <w:r w:rsidR="00FB3076">
        <w:rPr>
          <w:rFonts w:cs="Arial"/>
          <w:color w:val="auto"/>
          <w:sz w:val="22"/>
          <w:szCs w:val="22"/>
        </w:rPr>
        <w:t xml:space="preserve"> v skladu z vzorcem </w:t>
      </w:r>
      <w:r w:rsidR="009D5911">
        <w:rPr>
          <w:rFonts w:cs="Arial"/>
          <w:color w:val="auto"/>
          <w:sz w:val="22"/>
          <w:szCs w:val="22"/>
        </w:rPr>
        <w:t>iz razpisne dokumentacije</w:t>
      </w:r>
      <w:r w:rsidR="00FB3076">
        <w:rPr>
          <w:rFonts w:cs="Arial"/>
          <w:color w:val="auto"/>
          <w:sz w:val="22"/>
          <w:szCs w:val="22"/>
        </w:rPr>
        <w:t>.</w:t>
      </w:r>
    </w:p>
    <w:p w14:paraId="683A7CC7" w14:textId="77777777" w:rsidR="00FB3076" w:rsidRDefault="00FB3076" w:rsidP="00FB3076">
      <w:pPr>
        <w:pStyle w:val="Telobesedila21"/>
        <w:rPr>
          <w:rFonts w:cs="Arial"/>
          <w:color w:val="auto"/>
          <w:sz w:val="22"/>
          <w:szCs w:val="22"/>
        </w:rPr>
      </w:pPr>
    </w:p>
    <w:p w14:paraId="26D1C2EC" w14:textId="3C80C2BC" w:rsidR="00FB3076" w:rsidRDefault="00461174" w:rsidP="00FB3076">
      <w:pPr>
        <w:pStyle w:val="Telobesedila21"/>
        <w:rPr>
          <w:rFonts w:cs="Arial"/>
          <w:color w:val="auto"/>
          <w:sz w:val="22"/>
          <w:szCs w:val="22"/>
        </w:rPr>
      </w:pPr>
      <w:r>
        <w:rPr>
          <w:rFonts w:cs="Arial"/>
          <w:color w:val="auto"/>
          <w:sz w:val="22"/>
          <w:szCs w:val="22"/>
        </w:rPr>
        <w:t>Zavarovalnica</w:t>
      </w:r>
      <w:r w:rsidR="00FB3076">
        <w:rPr>
          <w:rFonts w:cs="Arial"/>
          <w:color w:val="auto"/>
          <w:sz w:val="22"/>
          <w:szCs w:val="22"/>
        </w:rPr>
        <w:t xml:space="preserve"> </w:t>
      </w:r>
      <w:r w:rsidR="00FB3076" w:rsidRPr="2311F516">
        <w:rPr>
          <w:rFonts w:cs="Arial"/>
          <w:color w:val="auto"/>
          <w:sz w:val="22"/>
          <w:szCs w:val="22"/>
        </w:rPr>
        <w:t xml:space="preserve">se zavezuje v roku </w:t>
      </w:r>
      <w:r w:rsidR="00FB3076" w:rsidRPr="003B6531">
        <w:rPr>
          <w:rFonts w:asciiTheme="minorHAnsi" w:hAnsiTheme="minorHAnsi" w:cstheme="minorBidi"/>
          <w:color w:val="auto"/>
          <w:sz w:val="22"/>
          <w:szCs w:val="22"/>
        </w:rPr>
        <w:t xml:space="preserve">desetih (10) dni </w:t>
      </w:r>
      <w:r w:rsidR="00FB3076" w:rsidRPr="2311F516">
        <w:rPr>
          <w:rFonts w:asciiTheme="minorHAnsi" w:hAnsiTheme="minorHAnsi" w:cstheme="minorBidi"/>
          <w:color w:val="auto"/>
          <w:sz w:val="22"/>
          <w:szCs w:val="22"/>
        </w:rPr>
        <w:t xml:space="preserve">po </w:t>
      </w:r>
      <w:r>
        <w:rPr>
          <w:rFonts w:asciiTheme="minorHAnsi" w:hAnsiTheme="minorHAnsi" w:cstheme="minorBidi"/>
          <w:color w:val="auto"/>
          <w:sz w:val="22"/>
          <w:szCs w:val="22"/>
        </w:rPr>
        <w:t>podpisu</w:t>
      </w:r>
      <w:r w:rsidR="00FB3076" w:rsidRPr="2311F516">
        <w:rPr>
          <w:rFonts w:asciiTheme="minorHAnsi" w:hAnsiTheme="minorHAnsi" w:cstheme="minorBidi"/>
          <w:color w:val="auto"/>
          <w:sz w:val="22"/>
          <w:szCs w:val="22"/>
        </w:rPr>
        <w:t xml:space="preserve"> pogodbe</w:t>
      </w:r>
      <w:r w:rsidR="00FB3076">
        <w:rPr>
          <w:rFonts w:asciiTheme="minorHAnsi" w:hAnsiTheme="minorHAnsi" w:cstheme="minorBidi"/>
          <w:color w:val="auto"/>
          <w:sz w:val="22"/>
          <w:szCs w:val="22"/>
        </w:rPr>
        <w:t>,</w:t>
      </w:r>
      <w:r w:rsidR="00FB3076" w:rsidRPr="2311F516">
        <w:rPr>
          <w:rFonts w:asciiTheme="minorHAnsi" w:hAnsiTheme="minorHAnsi" w:cstheme="minorBidi"/>
          <w:color w:val="auto"/>
          <w:sz w:val="22"/>
          <w:szCs w:val="22"/>
        </w:rPr>
        <w:t xml:space="preserve"> </w:t>
      </w:r>
      <w:r w:rsidR="00FB3076" w:rsidRPr="2311F516">
        <w:rPr>
          <w:rFonts w:cs="Arial"/>
          <w:color w:val="auto"/>
          <w:sz w:val="22"/>
          <w:szCs w:val="22"/>
        </w:rPr>
        <w:t xml:space="preserve">kot pogoj za njeno veljavnost, </w:t>
      </w:r>
      <w:r w:rsidR="00FB3076">
        <w:rPr>
          <w:rFonts w:cs="Arial"/>
          <w:color w:val="auto"/>
          <w:sz w:val="22"/>
          <w:szCs w:val="22"/>
        </w:rPr>
        <w:t>naročniku izročiti</w:t>
      </w:r>
      <w:r w:rsidR="00FB3076" w:rsidRPr="2311F516">
        <w:rPr>
          <w:rFonts w:cs="Arial"/>
          <w:color w:val="auto"/>
          <w:sz w:val="22"/>
          <w:szCs w:val="22"/>
        </w:rPr>
        <w:t xml:space="preserve"> </w:t>
      </w:r>
      <w:r w:rsidR="00FB3076">
        <w:rPr>
          <w:rFonts w:cs="Arial"/>
          <w:color w:val="auto"/>
          <w:sz w:val="22"/>
          <w:szCs w:val="22"/>
        </w:rPr>
        <w:t xml:space="preserve">finančno </w:t>
      </w:r>
      <w:r w:rsidR="00FB3076" w:rsidRPr="2311F516">
        <w:rPr>
          <w:rFonts w:cs="Arial"/>
          <w:color w:val="auto"/>
          <w:sz w:val="22"/>
          <w:szCs w:val="22"/>
        </w:rPr>
        <w:t xml:space="preserve">zavarovanje </w:t>
      </w:r>
      <w:r w:rsidR="00FB3076">
        <w:rPr>
          <w:rFonts w:cs="Arial"/>
          <w:color w:val="auto"/>
          <w:sz w:val="22"/>
          <w:szCs w:val="22"/>
        </w:rPr>
        <w:t>iz prejšnjega odstavka</w:t>
      </w:r>
      <w:r w:rsidR="009D5911">
        <w:rPr>
          <w:rFonts w:cs="Arial"/>
          <w:color w:val="auto"/>
          <w:sz w:val="22"/>
          <w:szCs w:val="22"/>
        </w:rPr>
        <w:t>,</w:t>
      </w:r>
      <w:r w:rsidR="00FB3076" w:rsidRPr="2311F516">
        <w:rPr>
          <w:rFonts w:cs="Arial"/>
          <w:color w:val="auto"/>
          <w:sz w:val="22"/>
          <w:szCs w:val="22"/>
        </w:rPr>
        <w:t xml:space="preserve"> </w:t>
      </w:r>
      <w:r w:rsidR="00FB3076">
        <w:rPr>
          <w:rFonts w:cs="Arial"/>
          <w:color w:val="auto"/>
          <w:sz w:val="22"/>
          <w:szCs w:val="22"/>
        </w:rPr>
        <w:t xml:space="preserve">v višini </w:t>
      </w:r>
      <w:r w:rsidRPr="00461174">
        <w:rPr>
          <w:rFonts w:cs="Arial"/>
          <w:color w:val="auto"/>
          <w:sz w:val="22"/>
          <w:szCs w:val="22"/>
        </w:rPr>
        <w:t>10% (deset odstotkov) od skupne pogodbene vrednosti, brez 8,5% DPZP</w:t>
      </w:r>
      <w:r w:rsidR="00FB3076">
        <w:rPr>
          <w:rFonts w:cs="Arial"/>
          <w:color w:val="auto"/>
          <w:sz w:val="22"/>
          <w:szCs w:val="22"/>
        </w:rPr>
        <w:t>, kot jamstvo za kvalitetno in pravočasno izpolnitev predmeta te pogodbe.</w:t>
      </w:r>
    </w:p>
    <w:p w14:paraId="31AB3310" w14:textId="77777777" w:rsidR="00B45335" w:rsidRDefault="00B45335" w:rsidP="00FB3076">
      <w:pPr>
        <w:rPr>
          <w:rFonts w:asciiTheme="minorHAnsi" w:hAnsiTheme="minorHAnsi" w:cstheme="minorHAnsi"/>
        </w:rPr>
      </w:pPr>
    </w:p>
    <w:p w14:paraId="3868C9D3" w14:textId="501A2175" w:rsidR="00FB3076" w:rsidRPr="00721538" w:rsidRDefault="009D5911" w:rsidP="009D5911">
      <w:pPr>
        <w:rPr>
          <w:rFonts w:asciiTheme="minorHAnsi" w:hAnsiTheme="minorHAnsi" w:cstheme="minorHAnsi"/>
        </w:rPr>
      </w:pPr>
      <w:r>
        <w:rPr>
          <w:rFonts w:asciiTheme="minorHAnsi" w:hAnsiTheme="minorHAnsi" w:cstheme="minorHAnsi"/>
        </w:rPr>
        <w:t>Naročnik unovči finančno zavarovanje za dobro izvedbo pogodbenih obveznosti v celotnem znesku</w:t>
      </w:r>
      <w:r w:rsidR="00FB3076" w:rsidRPr="00721538">
        <w:rPr>
          <w:rFonts w:asciiTheme="minorHAnsi" w:hAnsiTheme="minorHAnsi" w:cstheme="minorHAnsi"/>
        </w:rPr>
        <w:t>:</w:t>
      </w:r>
    </w:p>
    <w:p w14:paraId="3F76C417" w14:textId="6621C12F"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sidRPr="0053138D">
        <w:rPr>
          <w:rFonts w:asciiTheme="minorHAnsi" w:eastAsia="Times New Roman" w:hAnsiTheme="minorHAnsi" w:cstheme="minorHAnsi"/>
          <w:lang w:eastAsia="sl-SI"/>
        </w:rPr>
        <w:t xml:space="preserve"> tudi</w:t>
      </w:r>
      <w:r>
        <w:rPr>
          <w:rFonts w:asciiTheme="minorHAnsi" w:hAnsiTheme="minorHAnsi" w:cstheme="minorHAnsi"/>
        </w:rPr>
        <w:t xml:space="preserve"> po opozorilu naročnika krši pogodbene obveznosti oz. ne odpravi posledic kršitve;</w:t>
      </w:r>
    </w:p>
    <w:p w14:paraId="4D2071A4" w14:textId="28A7C664"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naročnik odstopi od pogodbe zaradi razlogov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w:t>
      </w:r>
    </w:p>
    <w:p w14:paraId="6C686712" w14:textId="70C8985B"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Pr>
          <w:rFonts w:asciiTheme="minorHAnsi" w:hAnsiTheme="minorHAnsi" w:cstheme="minorHAnsi"/>
        </w:rPr>
        <w:t xml:space="preserve"> odstopi od pogodbe;</w:t>
      </w:r>
      <w:r w:rsidR="0053138D">
        <w:rPr>
          <w:rFonts w:asciiTheme="minorHAnsi" w:hAnsiTheme="minorHAnsi" w:cstheme="minorHAnsi"/>
        </w:rPr>
        <w:t xml:space="preserve"> </w:t>
      </w:r>
    </w:p>
    <w:p w14:paraId="013C8363" w14:textId="72822BFE"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se na zahtevo naročnika, v primernem roku, ki ga določi naročnik, ugotovljene pomanjkljivosti in/ali napake, storjene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 ne odpravijo;</w:t>
      </w:r>
    </w:p>
    <w:p w14:paraId="325A7598" w14:textId="727BD7D9" w:rsidR="00FB3076" w:rsidRPr="00D938ED"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nekvalitetnega izvajanja storitev po tej pogodbi</w:t>
      </w:r>
      <w:r w:rsidR="00905146">
        <w:rPr>
          <w:rFonts w:asciiTheme="minorHAnsi" w:hAnsiTheme="minorHAnsi" w:cstheme="minorHAnsi"/>
        </w:rPr>
        <w:t>;</w:t>
      </w:r>
      <w:r w:rsidR="00905146" w:rsidRPr="00D938ED">
        <w:rPr>
          <w:rFonts w:asciiTheme="minorHAnsi" w:hAnsiTheme="minorHAnsi" w:cstheme="minorHAnsi"/>
        </w:rPr>
        <w:t xml:space="preserve"> </w:t>
      </w:r>
    </w:p>
    <w:p w14:paraId="1581F791" w14:textId="1AA0702C" w:rsidR="00836D60" w:rsidRPr="00043A39"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da ne izvaja obveznosti po tej pogodbi</w:t>
      </w:r>
      <w:r w:rsidR="00905146">
        <w:rPr>
          <w:rFonts w:asciiTheme="minorHAnsi" w:hAnsiTheme="minorHAnsi" w:cstheme="minorHAnsi"/>
        </w:rPr>
        <w:t xml:space="preserve"> ali v skladu z razpisno dokumentacijo</w:t>
      </w:r>
      <w:r w:rsidRPr="00D938ED">
        <w:rPr>
          <w:rFonts w:asciiTheme="minorHAnsi" w:hAnsiTheme="minorHAnsi" w:cstheme="minorHAnsi"/>
        </w:rPr>
        <w:t>.</w:t>
      </w:r>
    </w:p>
    <w:p w14:paraId="593FB9CE" w14:textId="77777777" w:rsidR="00FB3076" w:rsidRDefault="00FB3076" w:rsidP="00FB3076">
      <w:pPr>
        <w:rPr>
          <w:rFonts w:asciiTheme="minorHAnsi" w:hAnsiTheme="minorHAnsi" w:cstheme="minorHAnsi"/>
        </w:rPr>
      </w:pPr>
    </w:p>
    <w:p w14:paraId="687271CF" w14:textId="2A20CA66" w:rsidR="00FB3076" w:rsidRPr="00721538" w:rsidRDefault="00461174" w:rsidP="00FB3076">
      <w:pPr>
        <w:rPr>
          <w:rFonts w:asciiTheme="minorHAnsi" w:hAnsiTheme="minorHAnsi" w:cstheme="minorHAnsi"/>
        </w:rPr>
      </w:pPr>
      <w:r>
        <w:rPr>
          <w:rFonts w:asciiTheme="minorHAnsi" w:hAnsiTheme="minorHAnsi" w:cstheme="minorHAnsi"/>
        </w:rPr>
        <w:t>Veljavnost f</w:t>
      </w:r>
      <w:r w:rsidR="00FB3076">
        <w:rPr>
          <w:rFonts w:asciiTheme="minorHAnsi" w:hAnsiTheme="minorHAnsi" w:cstheme="minorHAnsi"/>
        </w:rPr>
        <w:t>inančn</w:t>
      </w:r>
      <w:r>
        <w:rPr>
          <w:rFonts w:asciiTheme="minorHAnsi" w:hAnsiTheme="minorHAnsi" w:cstheme="minorHAnsi"/>
        </w:rPr>
        <w:t>ega</w:t>
      </w:r>
      <w:r w:rsidR="00FB3076">
        <w:rPr>
          <w:rFonts w:asciiTheme="minorHAnsi" w:hAnsiTheme="minorHAnsi" w:cstheme="minorHAnsi"/>
        </w:rPr>
        <w:t xml:space="preserve"> z</w:t>
      </w:r>
      <w:r w:rsidR="00FB3076" w:rsidRPr="00721538">
        <w:rPr>
          <w:rFonts w:asciiTheme="minorHAnsi" w:hAnsiTheme="minorHAnsi" w:cstheme="minorHAnsi"/>
        </w:rPr>
        <w:t>avarovanj</w:t>
      </w:r>
      <w:r>
        <w:rPr>
          <w:rFonts w:asciiTheme="minorHAnsi" w:hAnsiTheme="minorHAnsi" w:cstheme="minorHAnsi"/>
        </w:rPr>
        <w:t>a</w:t>
      </w:r>
      <w:r w:rsidR="00FB3076" w:rsidRPr="00721538">
        <w:rPr>
          <w:rFonts w:asciiTheme="minorHAnsi" w:hAnsiTheme="minorHAnsi" w:cstheme="minorHAnsi"/>
        </w:rPr>
        <w:t xml:space="preserve"> za dobro izvedbo pogodbenih obveznosti </w:t>
      </w:r>
      <w:r w:rsidRPr="00461174">
        <w:rPr>
          <w:rFonts w:asciiTheme="minorHAnsi" w:hAnsiTheme="minorHAnsi" w:cstheme="minorHAnsi"/>
        </w:rPr>
        <w:t xml:space="preserve">mora biti še vsaj 60 (šestdeset) </w:t>
      </w:r>
      <w:r>
        <w:rPr>
          <w:rFonts w:asciiTheme="minorHAnsi" w:hAnsiTheme="minorHAnsi" w:cstheme="minorHAnsi"/>
        </w:rPr>
        <w:t xml:space="preserve">dni </w:t>
      </w:r>
      <w:r w:rsidRPr="00461174">
        <w:rPr>
          <w:rFonts w:asciiTheme="minorHAnsi" w:hAnsiTheme="minorHAnsi" w:cstheme="minorHAnsi"/>
        </w:rPr>
        <w:t xml:space="preserve">daljša od poteka </w:t>
      </w:r>
      <w:r>
        <w:rPr>
          <w:rFonts w:asciiTheme="minorHAnsi" w:hAnsiTheme="minorHAnsi" w:cstheme="minorHAnsi"/>
        </w:rPr>
        <w:t>t</w:t>
      </w:r>
      <w:r w:rsidRPr="00461174">
        <w:rPr>
          <w:rFonts w:asciiTheme="minorHAnsi" w:hAnsiTheme="minorHAnsi" w:cstheme="minorHAnsi"/>
        </w:rPr>
        <w:t>rajanja te pogodb</w:t>
      </w:r>
      <w:r>
        <w:rPr>
          <w:rFonts w:asciiTheme="minorHAnsi" w:hAnsiTheme="minorHAnsi" w:cstheme="minorHAnsi"/>
        </w:rPr>
        <w:t xml:space="preserve">e, </w:t>
      </w:r>
      <w:r w:rsidRPr="00A95B48">
        <w:rPr>
          <w:rFonts w:cs="Arial"/>
        </w:rPr>
        <w:t xml:space="preserve">razen za zavarovanje odgovornosti, kjer mora </w:t>
      </w:r>
      <w:r>
        <w:rPr>
          <w:rFonts w:cs="Arial"/>
        </w:rPr>
        <w:t xml:space="preserve">biti </w:t>
      </w:r>
      <w:r w:rsidRPr="00A95B48">
        <w:rPr>
          <w:rFonts w:cs="Arial"/>
        </w:rPr>
        <w:t xml:space="preserve">veljavnost </w:t>
      </w:r>
      <w:r>
        <w:rPr>
          <w:rFonts w:asciiTheme="minorHAnsi" w:hAnsiTheme="minorHAnsi" w:cstheme="minorHAnsi"/>
        </w:rPr>
        <w:t>finančnega z</w:t>
      </w:r>
      <w:r w:rsidRPr="00721538">
        <w:rPr>
          <w:rFonts w:asciiTheme="minorHAnsi" w:hAnsiTheme="minorHAnsi" w:cstheme="minorHAnsi"/>
        </w:rPr>
        <w:t>avarovanj</w:t>
      </w:r>
      <w:r>
        <w:rPr>
          <w:rFonts w:asciiTheme="minorHAnsi" w:hAnsiTheme="minorHAnsi" w:cstheme="minorHAnsi"/>
        </w:rPr>
        <w:t>a</w:t>
      </w:r>
      <w:r w:rsidRPr="00721538">
        <w:rPr>
          <w:rFonts w:asciiTheme="minorHAnsi" w:hAnsiTheme="minorHAnsi" w:cstheme="minorHAnsi"/>
        </w:rPr>
        <w:t xml:space="preserve"> </w:t>
      </w:r>
      <w:r w:rsidRPr="00A95B48">
        <w:rPr>
          <w:rFonts w:cs="Arial"/>
        </w:rPr>
        <w:t xml:space="preserve">še </w:t>
      </w:r>
      <w:r>
        <w:rPr>
          <w:rFonts w:cs="Arial"/>
        </w:rPr>
        <w:t xml:space="preserve">vsaj </w:t>
      </w:r>
      <w:r w:rsidR="001875A1">
        <w:rPr>
          <w:rFonts w:cs="Arial"/>
        </w:rPr>
        <w:t>60</w:t>
      </w:r>
      <w:r w:rsidRPr="00A95B48">
        <w:rPr>
          <w:rFonts w:cs="Arial"/>
        </w:rPr>
        <w:t xml:space="preserve"> (</w:t>
      </w:r>
      <w:r w:rsidR="001875A1">
        <w:rPr>
          <w:rFonts w:cs="Arial"/>
        </w:rPr>
        <w:t>šestdeset</w:t>
      </w:r>
      <w:r w:rsidRPr="00A95B48">
        <w:rPr>
          <w:rFonts w:cs="Arial"/>
        </w:rPr>
        <w:t xml:space="preserve">) mesecev po poteku </w:t>
      </w:r>
      <w:r>
        <w:rPr>
          <w:rFonts w:cs="Arial"/>
        </w:rPr>
        <w:t>trajanja te pogodbe</w:t>
      </w:r>
      <w:r w:rsidR="00FB3076" w:rsidRPr="00721538">
        <w:rPr>
          <w:rFonts w:asciiTheme="minorHAnsi" w:hAnsiTheme="minorHAnsi" w:cstheme="minorHAnsi"/>
        </w:rPr>
        <w:t xml:space="preserve">. </w:t>
      </w:r>
      <w:r w:rsidRPr="00461174">
        <w:rPr>
          <w:rFonts w:asciiTheme="minorHAnsi" w:hAnsiTheme="minorHAnsi" w:cstheme="minorHAnsi"/>
        </w:rPr>
        <w:t xml:space="preserve">Potek roka trajanja po tej pogodbi pomeni </w:t>
      </w:r>
      <w:r w:rsidRPr="00461174">
        <w:rPr>
          <w:rFonts w:asciiTheme="minorHAnsi" w:hAnsiTheme="minorHAnsi" w:cstheme="minorHAnsi"/>
          <w:u w:val="single"/>
        </w:rPr>
        <w:t>31.12.20</w:t>
      </w:r>
      <w:r w:rsidR="00EC6798">
        <w:rPr>
          <w:rFonts w:asciiTheme="minorHAnsi" w:hAnsiTheme="minorHAnsi" w:cstheme="minorHAnsi"/>
          <w:u w:val="single"/>
        </w:rPr>
        <w:t>2</w:t>
      </w:r>
      <w:r w:rsidR="00D87F80">
        <w:rPr>
          <w:rFonts w:asciiTheme="minorHAnsi" w:hAnsiTheme="minorHAnsi" w:cstheme="minorHAnsi"/>
          <w:u w:val="single"/>
        </w:rPr>
        <w:t>8</w:t>
      </w:r>
      <w:r w:rsidRPr="00461174">
        <w:rPr>
          <w:rFonts w:asciiTheme="minorHAnsi" w:hAnsiTheme="minorHAnsi" w:cstheme="minorHAnsi"/>
          <w:u w:val="single"/>
        </w:rPr>
        <w:t xml:space="preserve"> ob 24.00 uri.</w:t>
      </w:r>
    </w:p>
    <w:p w14:paraId="0985078A" w14:textId="77777777" w:rsidR="00FB3076" w:rsidRPr="00721538" w:rsidRDefault="00FB3076" w:rsidP="00FB3076">
      <w:pPr>
        <w:pStyle w:val="Telobesedila21"/>
        <w:rPr>
          <w:rFonts w:cs="Arial"/>
          <w:color w:val="auto"/>
          <w:sz w:val="22"/>
          <w:szCs w:val="22"/>
        </w:rPr>
      </w:pPr>
    </w:p>
    <w:p w14:paraId="16859E88" w14:textId="2C127D30" w:rsidR="00461174" w:rsidRDefault="00461174" w:rsidP="00FB3076">
      <w:pPr>
        <w:pStyle w:val="Pripombabesedilo"/>
        <w:rPr>
          <w:rFonts w:cs="Arial"/>
          <w:sz w:val="22"/>
          <w:szCs w:val="22"/>
        </w:rPr>
      </w:pPr>
      <w:r w:rsidRPr="00461174">
        <w:rPr>
          <w:rFonts w:cs="Arial"/>
          <w:sz w:val="22"/>
          <w:szCs w:val="22"/>
        </w:rPr>
        <w:t>Če se bodo med veljavnostjo te pogodbe spremenili roki za izvedbo posla, vrsta storitve, kvaliteta in količina, lahko naročnik od zavarovalnice zahteva, da temu ustrezno spremeni tudi finančn</w:t>
      </w:r>
      <w:r>
        <w:rPr>
          <w:rFonts w:cs="Arial"/>
          <w:sz w:val="22"/>
          <w:szCs w:val="22"/>
        </w:rPr>
        <w:t>o</w:t>
      </w:r>
      <w:r w:rsidRPr="00461174">
        <w:rPr>
          <w:rFonts w:cs="Arial"/>
          <w:sz w:val="22"/>
          <w:szCs w:val="22"/>
        </w:rPr>
        <w:t xml:space="preserve"> zavarovanj</w:t>
      </w:r>
      <w:r>
        <w:rPr>
          <w:rFonts w:cs="Arial"/>
          <w:sz w:val="22"/>
          <w:szCs w:val="22"/>
        </w:rPr>
        <w:t>e</w:t>
      </w:r>
      <w:r w:rsidRPr="00461174">
        <w:rPr>
          <w:rFonts w:cs="Arial"/>
          <w:sz w:val="22"/>
          <w:szCs w:val="22"/>
        </w:rPr>
        <w:t xml:space="preserve"> oziroma podaljša nje</w:t>
      </w:r>
      <w:r>
        <w:rPr>
          <w:rFonts w:cs="Arial"/>
          <w:sz w:val="22"/>
          <w:szCs w:val="22"/>
        </w:rPr>
        <w:t>govo</w:t>
      </w:r>
      <w:r w:rsidRPr="00461174">
        <w:rPr>
          <w:rFonts w:cs="Arial"/>
          <w:sz w:val="22"/>
          <w:szCs w:val="22"/>
        </w:rPr>
        <w:t xml:space="preserve"> veljavnost. Sprememb</w:t>
      </w:r>
      <w:r>
        <w:rPr>
          <w:rFonts w:cs="Arial"/>
          <w:sz w:val="22"/>
          <w:szCs w:val="22"/>
        </w:rPr>
        <w:t>a</w:t>
      </w:r>
      <w:r w:rsidRPr="00461174">
        <w:rPr>
          <w:rFonts w:cs="Arial"/>
          <w:sz w:val="22"/>
          <w:szCs w:val="22"/>
        </w:rPr>
        <w:t xml:space="preserve"> skupne vrednosti pogodbe se ugotavlja letno skupaj z obračunom zavarovalne premije tako, da se od letne (akontacijske) zavarovalne premije odšteje obračunana letna zavarovalna premija. </w:t>
      </w:r>
    </w:p>
    <w:p w14:paraId="16A8970B" w14:textId="77777777" w:rsidR="00461174" w:rsidRDefault="00461174" w:rsidP="00FB3076">
      <w:pPr>
        <w:pStyle w:val="Pripombabesedilo"/>
        <w:rPr>
          <w:rFonts w:cs="Arial"/>
          <w:sz w:val="22"/>
          <w:szCs w:val="22"/>
        </w:rPr>
      </w:pPr>
    </w:p>
    <w:p w14:paraId="4F7EFDD7" w14:textId="269A3D1B" w:rsidR="00FB3076" w:rsidRPr="00721538" w:rsidRDefault="00FB3076" w:rsidP="00FB3076">
      <w:pPr>
        <w:pStyle w:val="Pripombabesedilo"/>
        <w:rPr>
          <w:rFonts w:cs="Arial"/>
          <w:sz w:val="22"/>
          <w:szCs w:val="22"/>
        </w:rPr>
      </w:pPr>
      <w:r w:rsidRPr="00721538">
        <w:rPr>
          <w:rFonts w:cs="Arial"/>
          <w:sz w:val="22"/>
          <w:szCs w:val="22"/>
        </w:rPr>
        <w:t xml:space="preserve">V primeru, da </w:t>
      </w:r>
      <w:r w:rsidR="0053138D" w:rsidRPr="0053138D">
        <w:rPr>
          <w:rFonts w:asciiTheme="minorHAnsi" w:hAnsiTheme="minorHAnsi" w:cstheme="minorHAnsi"/>
        </w:rPr>
        <w:t>z</w:t>
      </w:r>
      <w:r w:rsidR="0053138D" w:rsidRPr="0053138D">
        <w:rPr>
          <w:rFonts w:asciiTheme="minorHAnsi" w:hAnsiTheme="minorHAnsi" w:cstheme="minorHAnsi"/>
          <w:sz w:val="22"/>
          <w:szCs w:val="22"/>
        </w:rPr>
        <w:t>avarovalnica</w:t>
      </w:r>
      <w:r>
        <w:rPr>
          <w:rFonts w:cs="Arial"/>
          <w:sz w:val="22"/>
          <w:szCs w:val="22"/>
        </w:rPr>
        <w:t xml:space="preserve">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00905146">
        <w:rPr>
          <w:rFonts w:cs="Arial"/>
          <w:sz w:val="22"/>
          <w:szCs w:val="22"/>
        </w:rPr>
        <w:t xml:space="preserve"> in unovči finančno zavarovanje za resnost ponudbe</w:t>
      </w:r>
      <w:r w:rsidRPr="00721538">
        <w:rPr>
          <w:rFonts w:cs="Arial"/>
          <w:sz w:val="22"/>
          <w:szCs w:val="22"/>
        </w:rPr>
        <w:t>.</w:t>
      </w:r>
      <w:bookmarkEnd w:id="27"/>
    </w:p>
    <w:p w14:paraId="55DD1099" w14:textId="77777777" w:rsidR="00FB3076" w:rsidRPr="00721538" w:rsidRDefault="00FB3076" w:rsidP="00FB3076">
      <w:pPr>
        <w:pStyle w:val="Pripombabesedilo"/>
        <w:rPr>
          <w:rFonts w:cs="Arial"/>
          <w:sz w:val="22"/>
          <w:szCs w:val="22"/>
        </w:rPr>
      </w:pPr>
    </w:p>
    <w:p w14:paraId="1CD2A237" w14:textId="2E9670CB" w:rsidR="00FB3076" w:rsidRDefault="00FB3076" w:rsidP="00FB3076">
      <w:r>
        <w:t xml:space="preserve">V kolikor bo naročnik unovčil zavarovanje za dobro izvedbo pogodbenih obveznosti, </w:t>
      </w:r>
      <w:r w:rsidR="000C623E">
        <w:t xml:space="preserve">hkrati pa bo pogodba ostala v veljavi, </w:t>
      </w:r>
      <w:r>
        <w:t>bo moral</w:t>
      </w:r>
      <w:r w:rsidR="0053138D">
        <w:t xml:space="preserve">a </w:t>
      </w:r>
      <w:r w:rsidR="0053138D" w:rsidRPr="0053138D">
        <w:rPr>
          <w:rFonts w:asciiTheme="minorHAnsi" w:hAnsiTheme="minorHAnsi" w:cstheme="minorHAnsi"/>
        </w:rPr>
        <w:t>zavarovalnica</w:t>
      </w:r>
      <w:r>
        <w:t xml:space="preserve"> </w:t>
      </w:r>
      <w:r w:rsidR="000C623E">
        <w:t xml:space="preserve">naročniku </w:t>
      </w:r>
      <w:r>
        <w:t xml:space="preserve">v roku desetih </w:t>
      </w:r>
      <w:r w:rsidR="00905146">
        <w:t xml:space="preserve">(10) </w:t>
      </w:r>
      <w:r>
        <w:t>dni od unovčenja zavarovanja, predložiti novo zavarovanje za dobro izvedbo pogodbenih obveznosti v enaki višini in enako končno veljavnostjo, kot prvotno zavarovanje za dobro izvedbo pogodbenih obveznosti.</w:t>
      </w:r>
    </w:p>
    <w:p w14:paraId="112AB66F" w14:textId="77777777" w:rsidR="0053138D" w:rsidRDefault="0053138D" w:rsidP="00FB3076"/>
    <w:p w14:paraId="3E2E5D75" w14:textId="0FF732E2" w:rsidR="0053138D" w:rsidRDefault="0053138D" w:rsidP="0053138D">
      <w:r>
        <w:t>Finančno zavarovanje</w:t>
      </w:r>
      <w:r w:rsidRPr="0053138D">
        <w:t xml:space="preserve">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14:paraId="3A45CEF1" w14:textId="77777777" w:rsidR="00FE021A" w:rsidRDefault="00FE021A" w:rsidP="0053138D"/>
    <w:p w14:paraId="1CCB4BF9" w14:textId="77777777" w:rsidR="0053138D" w:rsidRDefault="0053138D" w:rsidP="00FB3076"/>
    <w:p w14:paraId="105F8739" w14:textId="77777777" w:rsidR="004A7DB8" w:rsidRPr="00D938ED" w:rsidRDefault="004A7DB8" w:rsidP="003F41E5">
      <w:pPr>
        <w:pStyle w:val="Naslov1"/>
      </w:pPr>
      <w:bookmarkStart w:id="28" w:name="_Toc227573266"/>
      <w:r w:rsidRPr="00B72E01">
        <w:t>POVRNITEV ŠKODE</w:t>
      </w:r>
      <w:bookmarkEnd w:id="28"/>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972B13F" w:rsidR="0021770C" w:rsidRPr="00D938ED" w:rsidRDefault="0021770C" w:rsidP="0021770C">
      <w:r>
        <w:t>V</w:t>
      </w:r>
      <w:r w:rsidRPr="004442EC">
        <w:t xml:space="preserve"> primeru, če bi </w:t>
      </w:r>
      <w:r>
        <w:t xml:space="preserve">naročniku </w:t>
      </w:r>
      <w:r w:rsidRPr="004442EC">
        <w:t xml:space="preserve">nastala zaradi neizpolnjevanja obveznosti </w:t>
      </w:r>
      <w:r w:rsidR="0053138D" w:rsidRPr="0053138D">
        <w:t>zavarovalnic</w:t>
      </w:r>
      <w:r w:rsidR="0053138D">
        <w:t>e</w:t>
      </w:r>
      <w:r>
        <w:t>,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w:t>
      </w:r>
      <w:r>
        <w:t>.</w:t>
      </w:r>
      <w:r w:rsidRPr="00D938ED">
        <w:t xml:space="preserve"> </w:t>
      </w:r>
    </w:p>
    <w:p w14:paraId="1A18093F" w14:textId="77777777" w:rsidR="004A7DB8" w:rsidRDefault="004A7DB8" w:rsidP="004A7DB8"/>
    <w:p w14:paraId="6EEBDCEC" w14:textId="17778D6E" w:rsidR="0021770C" w:rsidRPr="00894E7F" w:rsidRDefault="0021770C" w:rsidP="0021770C">
      <w:pPr>
        <w:rPr>
          <w:rFonts w:asciiTheme="minorHAnsi" w:hAnsiTheme="minorHAnsi" w:cstheme="minorHAnsi"/>
        </w:rPr>
      </w:pPr>
      <w:r>
        <w:rPr>
          <w:rFonts w:asciiTheme="minorHAnsi" w:hAnsiTheme="minorHAnsi" w:cstheme="minorHAnsi"/>
        </w:rPr>
        <w:lastRenderedPageBreak/>
        <w:t xml:space="preserve">Škodo naročnik in </w:t>
      </w:r>
      <w:r w:rsidR="0053138D" w:rsidRPr="0053138D">
        <w:t>zavarovalnica</w:t>
      </w:r>
      <w:r>
        <w:rPr>
          <w:rFonts w:asciiTheme="minorHAnsi" w:hAnsiTheme="minorHAnsi" w:cstheme="minorHAnsi"/>
        </w:rPr>
        <w:t xml:space="preserve"> pobotata pri plačilu. V kolikor navedeno ni mogoče mora </w:t>
      </w:r>
      <w:r w:rsidR="0053138D" w:rsidRPr="0053138D">
        <w:t>zavarovalnica</w:t>
      </w:r>
      <w:r>
        <w:rPr>
          <w:rFonts w:asciiTheme="minorHAnsi" w:hAnsiTheme="minorHAnsi" w:cstheme="minorHAnsi"/>
        </w:rPr>
        <w:t xml:space="preserve"> plačati odškodnino v roku osmih (8) dni od prejema računa za odškodnino.</w:t>
      </w:r>
    </w:p>
    <w:p w14:paraId="2D63CD92" w14:textId="77777777" w:rsidR="004A7DB8" w:rsidRPr="00D938ED" w:rsidRDefault="004A7DB8" w:rsidP="004A7DB8"/>
    <w:p w14:paraId="1914DD9A" w14:textId="77777777" w:rsidR="00EF79D2" w:rsidRDefault="00EF79D2" w:rsidP="00EF79D2">
      <w:pPr>
        <w:pStyle w:val="Naslov1"/>
        <w:rPr>
          <w:rFonts w:asciiTheme="minorHAnsi" w:hAnsiTheme="minorHAnsi" w:cstheme="minorHAnsi"/>
          <w:szCs w:val="24"/>
        </w:rPr>
      </w:pPr>
      <w:bookmarkStart w:id="29" w:name="_Toc227573267"/>
      <w:r>
        <w:rPr>
          <w:rFonts w:asciiTheme="minorHAnsi" w:hAnsiTheme="minorHAnsi" w:cstheme="minorHAnsi"/>
          <w:szCs w:val="24"/>
        </w:rPr>
        <w:t>AVTORSKE PRAVICE</w:t>
      </w:r>
      <w:bookmarkEnd w:id="29"/>
    </w:p>
    <w:p w14:paraId="50862D45" w14:textId="77777777" w:rsidR="00EF79D2" w:rsidRPr="00137E1B" w:rsidRDefault="00EF79D2" w:rsidP="00EF79D2"/>
    <w:p w14:paraId="46837F1E"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DB06D94" w14:textId="310F2FAA" w:rsidR="00EF79D2" w:rsidRDefault="00EF79D2" w:rsidP="00EF79D2">
      <w:pPr>
        <w:rPr>
          <w:rFonts w:eastAsiaTheme="minorHAnsi" w:cs="Arial"/>
          <w:lang w:eastAsia="en-US"/>
        </w:rPr>
      </w:pPr>
      <w:r w:rsidRPr="00105F7F">
        <w:rPr>
          <w:rFonts w:eastAsiaTheme="minorHAnsi" w:cs="Arial"/>
          <w:lang w:eastAsia="en-US"/>
        </w:rPr>
        <w:t xml:space="preserve">Vsa dokumentacija in dokumenti, ki jih </w:t>
      </w:r>
      <w:r w:rsidR="0053138D" w:rsidRPr="0053138D">
        <w:t>zavarovalnica</w:t>
      </w:r>
      <w:r w:rsidRPr="00105F7F">
        <w:rPr>
          <w:rFonts w:eastAsiaTheme="minorHAnsi" w:cs="Arial"/>
          <w:lang w:eastAsia="en-US"/>
        </w:rPr>
        <w:t xml:space="preserve"> v skladu s to pogodbo pripravi za naročnika, postanejo z izročitvijo last naročnika.</w:t>
      </w:r>
    </w:p>
    <w:p w14:paraId="34688BC7" w14:textId="77777777" w:rsidR="00EF79D2" w:rsidRDefault="00EF79D2" w:rsidP="00EF79D2">
      <w:pPr>
        <w:rPr>
          <w:rFonts w:asciiTheme="majorHAnsi" w:hAnsiTheme="majorHAnsi" w:cstheme="majorHAnsi"/>
        </w:rPr>
      </w:pPr>
    </w:p>
    <w:p w14:paraId="29C70FEF" w14:textId="493D93DC" w:rsidR="00EF79D2" w:rsidRDefault="0053138D" w:rsidP="00EF79D2">
      <w:pPr>
        <w:rPr>
          <w:rFonts w:eastAsiaTheme="minorHAnsi" w:cs="Arial"/>
          <w:lang w:eastAsia="en-US"/>
        </w:rPr>
      </w:pPr>
      <w:r>
        <w:t>Z</w:t>
      </w:r>
      <w:r w:rsidRPr="0053138D">
        <w:t>avarovalnica</w:t>
      </w:r>
      <w:r w:rsidR="00EF79D2" w:rsidRPr="00E8310F">
        <w:rPr>
          <w:rFonts w:eastAsiaTheme="minorHAnsi" w:cs="Arial"/>
          <w:lang w:eastAsia="en-US"/>
        </w:rPr>
        <w:t xml:space="preserve"> na naročnika ekskluzivno, neomejeno, za območje celotnega sveta in za tako dolg čas kot velja varstvo avtorskih pravic po pravu Republike Slovenije, na naročnika prenaša vse materialne avtorske pravice na vseh delih, ki jih </w:t>
      </w:r>
      <w:r w:rsidRPr="0053138D">
        <w:t>zavarovalnica</w:t>
      </w:r>
      <w:r w:rsidR="00EF79D2" w:rsidRPr="00E8310F">
        <w:rPr>
          <w:rFonts w:eastAsiaTheme="minorHAnsi" w:cs="Arial"/>
          <w:lang w:eastAsia="en-US"/>
        </w:rPr>
        <w:t xml:space="preserve"> pripravi tekom izvajanja te pogodbe (med drugimi pravico reprodukcije, vključno s shranitvijo v elektronski obliki, pravico distribuiranja, pravico javnega prikazovanja, pravico predelave in vse ostale materialne avtorske pravice; prav tako </w:t>
      </w:r>
      <w:r w:rsidRPr="0053138D">
        <w:t>zavarovalnica</w:t>
      </w:r>
      <w:r w:rsidR="00EF79D2" w:rsidRPr="00E8310F">
        <w:rPr>
          <w:rFonts w:eastAsiaTheme="minorHAnsi" w:cs="Arial"/>
          <w:lang w:eastAsia="en-US"/>
        </w:rPr>
        <w:t xml:space="preserve"> </w:t>
      </w:r>
      <w:r w:rsidR="00EF79D2">
        <w:rPr>
          <w:rFonts w:eastAsiaTheme="minorHAnsi" w:cs="Arial"/>
          <w:lang w:eastAsia="en-US"/>
        </w:rPr>
        <w:t>tudi na p</w:t>
      </w:r>
      <w:r w:rsidR="00EF79D2" w:rsidRPr="00E8310F">
        <w:rPr>
          <w:rFonts w:eastAsiaTheme="minorHAnsi" w:cs="Arial"/>
          <w:lang w:eastAsia="en-US"/>
        </w:rPr>
        <w:t xml:space="preserve">redelanih avtorskih delih nima nikakršnih pravic). Moralne avtorske pravice ohranja </w:t>
      </w:r>
      <w:r>
        <w:rPr>
          <w:rFonts w:eastAsiaTheme="minorHAnsi" w:cs="Arial"/>
          <w:lang w:eastAsia="en-US"/>
        </w:rPr>
        <w:t>avtor(-ji).</w:t>
      </w:r>
    </w:p>
    <w:p w14:paraId="54BB17F8" w14:textId="77777777" w:rsidR="00EF79D2" w:rsidRDefault="00EF79D2" w:rsidP="00EF79D2">
      <w:pPr>
        <w:rPr>
          <w:rFonts w:eastAsiaTheme="minorHAnsi" w:cs="Arial"/>
          <w:lang w:eastAsia="en-US"/>
        </w:rPr>
      </w:pPr>
    </w:p>
    <w:p w14:paraId="28935E43" w14:textId="77777777" w:rsidR="00EF79D2" w:rsidRPr="00043A39" w:rsidRDefault="00EF79D2" w:rsidP="00EF79D2">
      <w:pPr>
        <w:rPr>
          <w:rFonts w:eastAsiaTheme="minorHAnsi" w:cs="Arial"/>
          <w:lang w:eastAsia="en-US"/>
        </w:rPr>
      </w:pPr>
      <w:r>
        <w:rPr>
          <w:rFonts w:eastAsiaTheme="minorHAnsi" w:cs="Arial"/>
          <w:lang w:eastAsia="en-US"/>
        </w:rPr>
        <w:t>Plačilo za prenos pravic po tem členu je vključeno v dogovorjene pogodbene cene.</w:t>
      </w:r>
    </w:p>
    <w:p w14:paraId="1D8EAFC0" w14:textId="77777777" w:rsidR="00EF79D2" w:rsidRDefault="00EF79D2" w:rsidP="000A775C">
      <w:pPr>
        <w:rPr>
          <w:rFonts w:asciiTheme="minorHAnsi" w:hAnsiTheme="minorHAnsi" w:cstheme="minorHAnsi"/>
          <w:b/>
          <w:strike/>
        </w:rPr>
      </w:pPr>
    </w:p>
    <w:p w14:paraId="123C88DE" w14:textId="0719F814" w:rsidR="00791786" w:rsidRPr="00CC5B39" w:rsidRDefault="00791786" w:rsidP="000A775C">
      <w:pPr>
        <w:pStyle w:val="Naslov1"/>
      </w:pPr>
      <w:bookmarkStart w:id="30" w:name="_Toc227573268"/>
      <w:r w:rsidRPr="00CC5B39">
        <w:t>SKRBNIKI POGODBE</w:t>
      </w:r>
      <w:bookmarkEnd w:id="30"/>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r w:rsidR="005621C7" w:rsidRPr="00E73635" w14:paraId="44B5F2D6" w14:textId="77777777" w:rsidTr="00466611">
        <w:tc>
          <w:tcPr>
            <w:tcW w:w="3983" w:type="dxa"/>
          </w:tcPr>
          <w:p w14:paraId="1145C5A7" w14:textId="55788F94" w:rsidR="005621C7" w:rsidRPr="00E73635" w:rsidRDefault="005621C7" w:rsidP="00466611">
            <w:pPr>
              <w:rPr>
                <w:rFonts w:cs="Arial"/>
              </w:rPr>
            </w:pPr>
            <w:r>
              <w:rPr>
                <w:rFonts w:cs="Arial"/>
              </w:rPr>
              <w:t>Namestnik skrbnika pogodbe:</w:t>
            </w:r>
          </w:p>
        </w:tc>
        <w:tc>
          <w:tcPr>
            <w:tcW w:w="2794" w:type="dxa"/>
          </w:tcPr>
          <w:p w14:paraId="3CBC557C" w14:textId="77777777" w:rsidR="005621C7" w:rsidRPr="00E73635" w:rsidRDefault="005621C7" w:rsidP="00466611">
            <w:pPr>
              <w:rPr>
                <w:rFonts w:cs="Arial"/>
              </w:rPr>
            </w:pPr>
          </w:p>
        </w:tc>
        <w:tc>
          <w:tcPr>
            <w:tcW w:w="2245" w:type="dxa"/>
          </w:tcPr>
          <w:p w14:paraId="20284A45" w14:textId="77777777" w:rsidR="005621C7" w:rsidRPr="00E73635" w:rsidRDefault="005621C7" w:rsidP="00466611">
            <w:pPr>
              <w:rPr>
                <w:rFonts w:cs="Arial"/>
              </w:rPr>
            </w:pPr>
          </w:p>
        </w:tc>
      </w:tr>
    </w:tbl>
    <w:p w14:paraId="19C73A39" w14:textId="4B7AFC87" w:rsidR="004A7DB8" w:rsidRDefault="004A7DB8" w:rsidP="004A7DB8">
      <w:pPr>
        <w:rPr>
          <w:rFonts w:cs="Arial"/>
        </w:rPr>
      </w:pPr>
    </w:p>
    <w:p w14:paraId="4836B410" w14:textId="77777777" w:rsidR="00FE79AA" w:rsidRPr="004A7DB8" w:rsidRDefault="00FE79AA" w:rsidP="004A7DB8">
      <w:pPr>
        <w:rPr>
          <w:rFonts w:cs="Arial"/>
        </w:rPr>
      </w:pPr>
    </w:p>
    <w:p w14:paraId="0B115834" w14:textId="62B75E96" w:rsidR="004A7DB8" w:rsidRPr="004A7DB8" w:rsidRDefault="0053138D" w:rsidP="004A7DB8">
      <w:pPr>
        <w:rPr>
          <w:rFonts w:cs="Arial"/>
          <w:b/>
          <w:i/>
        </w:rPr>
      </w:pPr>
      <w:r w:rsidRPr="0053138D">
        <w:rPr>
          <w:rFonts w:cs="Arial"/>
          <w:b/>
          <w:i/>
        </w:rPr>
        <w:t>zavarovalnica</w:t>
      </w:r>
      <w:r w:rsidR="004A7DB8"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r w:rsidR="005621C7" w:rsidRPr="008E036E" w14:paraId="2F448DF3" w14:textId="77777777" w:rsidTr="00466611">
        <w:tc>
          <w:tcPr>
            <w:tcW w:w="3982" w:type="dxa"/>
          </w:tcPr>
          <w:p w14:paraId="2C04CC6D" w14:textId="2AB1CFAE" w:rsidR="005621C7" w:rsidRPr="008E036E" w:rsidRDefault="005621C7" w:rsidP="00466611">
            <w:pPr>
              <w:rPr>
                <w:rFonts w:cs="Arial"/>
              </w:rPr>
            </w:pPr>
            <w:r>
              <w:rPr>
                <w:rFonts w:cs="Arial"/>
              </w:rPr>
              <w:t>Namestnik skrbnika pogodbe:</w:t>
            </w:r>
          </w:p>
        </w:tc>
        <w:tc>
          <w:tcPr>
            <w:tcW w:w="2795" w:type="dxa"/>
          </w:tcPr>
          <w:p w14:paraId="4F23431E" w14:textId="77777777" w:rsidR="005621C7" w:rsidRPr="008E036E" w:rsidRDefault="005621C7" w:rsidP="00466611">
            <w:pPr>
              <w:rPr>
                <w:rFonts w:cs="Arial"/>
              </w:rPr>
            </w:pPr>
          </w:p>
        </w:tc>
        <w:tc>
          <w:tcPr>
            <w:tcW w:w="2245" w:type="dxa"/>
          </w:tcPr>
          <w:p w14:paraId="16D2C7B8" w14:textId="77777777" w:rsidR="005621C7" w:rsidRPr="008E036E" w:rsidRDefault="005621C7" w:rsidP="00466611">
            <w:pPr>
              <w:rPr>
                <w:rFonts w:cs="Arial"/>
              </w:rPr>
            </w:pPr>
          </w:p>
        </w:tc>
      </w:tr>
    </w:tbl>
    <w:p w14:paraId="164DA98B" w14:textId="78181AB9" w:rsidR="004A7DB8" w:rsidRDefault="004A7DB8" w:rsidP="0049633C">
      <w:pPr>
        <w:pStyle w:val="Pripombabesedilo"/>
        <w:rPr>
          <w:b/>
          <w:bCs/>
          <w:kern w:val="32"/>
          <w:sz w:val="24"/>
          <w:szCs w:val="32"/>
        </w:rPr>
      </w:pPr>
    </w:p>
    <w:p w14:paraId="4EB6BA72" w14:textId="77777777" w:rsidR="0053138D" w:rsidRDefault="003B6531" w:rsidP="003B6531">
      <w:r>
        <w:t xml:space="preserve">V primeru spremembe skrbnikov iz tega člena, pogodbenima strankama ni potrebno skleniti aneksa k pogodbi. O spremembi se stranki pisno obvestita. </w:t>
      </w:r>
    </w:p>
    <w:p w14:paraId="61E124C8" w14:textId="77777777" w:rsidR="0053138D" w:rsidRDefault="0053138D" w:rsidP="003B6531"/>
    <w:p w14:paraId="7CA7F910" w14:textId="2DEDEA99" w:rsidR="003B6531" w:rsidRDefault="0053138D" w:rsidP="003B6531">
      <w:r>
        <w:t xml:space="preserve">Skrbnik pogodbe </w:t>
      </w:r>
      <w:r w:rsidRPr="0053138D">
        <w:t>zavarovalnice je pooblaščen zastopati zavarovalnico v vseh vprašanjih, ki se nanašajo na izvajanje te pogodbe</w:t>
      </w:r>
      <w:r>
        <w:t>.</w:t>
      </w:r>
    </w:p>
    <w:p w14:paraId="0EAB8EA6" w14:textId="77777777" w:rsidR="0053138D" w:rsidRDefault="0053138D" w:rsidP="003B6531"/>
    <w:p w14:paraId="4FC611DC" w14:textId="0FF85BAD" w:rsidR="003B6531" w:rsidRDefault="0053138D" w:rsidP="00AA7191">
      <w:r w:rsidRPr="0053138D">
        <w:t xml:space="preserve">Pogodbeni stranki sta dolžni v pisni obliki sporočiti </w:t>
      </w:r>
      <w:r>
        <w:t xml:space="preserve">druga drugi </w:t>
      </w:r>
      <w:r w:rsidRPr="0053138D">
        <w:t>kontaktne osebe za posamezno področje, pri čemer kontaktne osebe komunicirajo tudi s pomočjo elektronske pošte. Spisek kontaktnih oseb sta dolžni sporočiti v roku 15 (petnajstih) dni od sklenitve pogodbe.</w:t>
      </w:r>
    </w:p>
    <w:p w14:paraId="383C1B3E" w14:textId="77777777" w:rsidR="001C5E91" w:rsidRDefault="001C5E91" w:rsidP="00AA7191"/>
    <w:p w14:paraId="67DD459C" w14:textId="77777777" w:rsidR="001C5E91" w:rsidRDefault="001C5E91" w:rsidP="00AA7191"/>
    <w:p w14:paraId="536FF38B" w14:textId="77777777" w:rsidR="001C5E91" w:rsidRDefault="001C5E91" w:rsidP="00AA7191"/>
    <w:p w14:paraId="41BB02AE" w14:textId="77777777" w:rsidR="001C5E91" w:rsidRDefault="001C5E91" w:rsidP="00AA7191"/>
    <w:p w14:paraId="07F42AC3" w14:textId="77777777" w:rsidR="001C5E91" w:rsidRDefault="001C5E91" w:rsidP="00AA7191"/>
    <w:p w14:paraId="59B15A01" w14:textId="77777777" w:rsidR="001C5E91" w:rsidRPr="00AA7191" w:rsidRDefault="001C5E91" w:rsidP="00AA7191"/>
    <w:p w14:paraId="07DD952D" w14:textId="7FBA0A4B" w:rsidR="004A7DB8" w:rsidRDefault="0091651C" w:rsidP="004A7DB8">
      <w:pPr>
        <w:pStyle w:val="Naslov1"/>
      </w:pPr>
      <w:bookmarkStart w:id="31" w:name="_Toc99019235"/>
      <w:bookmarkStart w:id="32" w:name="_Toc227573269"/>
      <w:r>
        <w:lastRenderedPageBreak/>
        <w:t xml:space="preserve">TAJNI PODATKI IN </w:t>
      </w:r>
      <w:r w:rsidR="004A7DB8" w:rsidRPr="00D20698">
        <w:t>POSLOVNA SKRIVNOST</w:t>
      </w:r>
      <w:bookmarkEnd w:id="31"/>
      <w:bookmarkEnd w:id="32"/>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3F951C3" w14:textId="3F5A34E3" w:rsidR="0091651C" w:rsidRDefault="0091651C" w:rsidP="0053138D">
      <w:pPr>
        <w:overflowPunct w:val="0"/>
        <w:autoSpaceDE w:val="0"/>
        <w:autoSpaceDN w:val="0"/>
        <w:adjustRightInd w:val="0"/>
        <w:ind w:right="-2"/>
        <w:textAlignment w:val="baseline"/>
        <w:rPr>
          <w:rFonts w:cs="Arial"/>
        </w:rPr>
      </w:pPr>
      <w:r w:rsidRPr="0091651C">
        <w:rPr>
          <w:rFonts w:cs="Arial"/>
        </w:rPr>
        <w:t>Zavarovalnica se zavezuje, da se bo</w:t>
      </w:r>
      <w:r>
        <w:rPr>
          <w:rFonts w:cs="Arial"/>
        </w:rPr>
        <w:t xml:space="preserve"> pri izpolnjevanju pogodbenih obveznosti </w:t>
      </w:r>
      <w:r w:rsidRPr="0091651C">
        <w:rPr>
          <w:rFonts w:cs="Arial"/>
        </w:rPr>
        <w:t xml:space="preserve"> v celoti ravnala v skladu z določbami Zakona o tajnih podatkih (Uradni list RS, št. 50/06-UPB2, 9/10, 60/11, 80/20 in 18/23 – ZDU-1O) in podzakonskimi predpisi na podlagi tega zakona.</w:t>
      </w:r>
    </w:p>
    <w:p w14:paraId="6C8AA8F3" w14:textId="77777777" w:rsidR="0091651C" w:rsidRDefault="0091651C" w:rsidP="0053138D">
      <w:pPr>
        <w:overflowPunct w:val="0"/>
        <w:autoSpaceDE w:val="0"/>
        <w:autoSpaceDN w:val="0"/>
        <w:adjustRightInd w:val="0"/>
        <w:ind w:right="-2"/>
        <w:textAlignment w:val="baseline"/>
        <w:rPr>
          <w:rFonts w:cs="Arial"/>
        </w:rPr>
      </w:pPr>
    </w:p>
    <w:p w14:paraId="187DE747" w14:textId="20A4C79D"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Pogodbeni stranki določita, da kot poslovna skrivnost štejejo predvsem podatki, ki se bodo uporabljali za potrebe obračuna zavarovalne premije in poslovnih dogovorov, ki jih je zavarovalnica prejela od zavarovalca za poslovno skrivnost. </w:t>
      </w:r>
    </w:p>
    <w:p w14:paraId="311E4BB6" w14:textId="77777777" w:rsidR="0053138D" w:rsidRPr="0053138D" w:rsidRDefault="0053138D" w:rsidP="0053138D">
      <w:pPr>
        <w:overflowPunct w:val="0"/>
        <w:autoSpaceDE w:val="0"/>
        <w:autoSpaceDN w:val="0"/>
        <w:adjustRightInd w:val="0"/>
        <w:ind w:right="-2"/>
        <w:textAlignment w:val="baseline"/>
        <w:rPr>
          <w:rFonts w:cs="Arial"/>
        </w:rPr>
      </w:pPr>
    </w:p>
    <w:p w14:paraId="724B5271"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14:paraId="4EA6A446" w14:textId="77777777" w:rsidR="0053138D" w:rsidRPr="0053138D" w:rsidRDefault="0053138D" w:rsidP="0053138D">
      <w:pPr>
        <w:overflowPunct w:val="0"/>
        <w:autoSpaceDE w:val="0"/>
        <w:autoSpaceDN w:val="0"/>
        <w:adjustRightInd w:val="0"/>
        <w:ind w:right="-2"/>
        <w:textAlignment w:val="baseline"/>
        <w:rPr>
          <w:rFonts w:cs="Arial"/>
        </w:rPr>
      </w:pPr>
    </w:p>
    <w:p w14:paraId="69F8E892" w14:textId="02A28036"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Zavarovalec kot poslovno skrivnost po tej pogodbi šteje vse listine, specifikacije, načrte, programe, podatke, dokumente in informacije – ne glede na to, ali so v pisni ali ustni obliki – v zvezi z izpolnjevanjem te pogodbe, pa tudi druge informacije, ki jih bo </w:t>
      </w:r>
      <w:r w:rsidR="000E279F">
        <w:rPr>
          <w:rFonts w:cs="Arial"/>
        </w:rPr>
        <w:t>zavarovalnica</w:t>
      </w:r>
      <w:r w:rsidRPr="0053138D">
        <w:rPr>
          <w:rFonts w:cs="Arial"/>
        </w:rPr>
        <w:t xml:space="preserve"> pridobil</w:t>
      </w:r>
      <w:r w:rsidR="000E279F">
        <w:rPr>
          <w:rFonts w:cs="Arial"/>
        </w:rPr>
        <w:t>a</w:t>
      </w:r>
      <w:r w:rsidRPr="0053138D">
        <w:rPr>
          <w:rFonts w:cs="Arial"/>
        </w:rPr>
        <w:t xml:space="preserve">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14:paraId="0CFF0C66" w14:textId="77777777" w:rsidR="0053138D" w:rsidRPr="0053138D" w:rsidRDefault="0053138D" w:rsidP="0053138D">
      <w:pPr>
        <w:overflowPunct w:val="0"/>
        <w:autoSpaceDE w:val="0"/>
        <w:autoSpaceDN w:val="0"/>
        <w:adjustRightInd w:val="0"/>
        <w:ind w:right="-2"/>
        <w:textAlignment w:val="baseline"/>
        <w:rPr>
          <w:rFonts w:cs="Arial"/>
        </w:rPr>
      </w:pPr>
    </w:p>
    <w:p w14:paraId="2F8B52FD"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se zaveže, da bo od datuma začetka veljavnosti te pogodbe informacije, ki jih bo prejela, obravnavala na naslednji način:</w:t>
      </w:r>
    </w:p>
    <w:p w14:paraId="0EFB74A7" w14:textId="31ACDC15"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14:paraId="5FB6DBBF" w14:textId="1D27438E"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uporabljale se bodo samo za namen izvajanja te pogodbe,</w:t>
      </w:r>
    </w:p>
    <w:p w14:paraId="05190741" w14:textId="606C908A"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z izjemo razkritja zaposlenim pri zavarovalnici informacije ne bodo kopirane ali kakor koli drugače reproducirane ali podvojene, v celoti ali delno, brez predhodnega soglasja druge stranke, ne bodo na noben način razkrite tretjim osebam.</w:t>
      </w:r>
    </w:p>
    <w:p w14:paraId="2C380C6D" w14:textId="77777777" w:rsidR="0053138D" w:rsidRPr="0053138D" w:rsidRDefault="0053138D" w:rsidP="0053138D">
      <w:pPr>
        <w:overflowPunct w:val="0"/>
        <w:autoSpaceDE w:val="0"/>
        <w:autoSpaceDN w:val="0"/>
        <w:adjustRightInd w:val="0"/>
        <w:ind w:right="-2"/>
        <w:textAlignment w:val="baseline"/>
        <w:rPr>
          <w:rFonts w:cs="Arial"/>
        </w:rPr>
      </w:pPr>
    </w:p>
    <w:p w14:paraId="1BD0A4CA" w14:textId="77777777" w:rsidR="0053138D" w:rsidRDefault="0053138D" w:rsidP="0053138D">
      <w:pPr>
        <w:overflowPunct w:val="0"/>
        <w:autoSpaceDE w:val="0"/>
        <w:autoSpaceDN w:val="0"/>
        <w:adjustRightInd w:val="0"/>
        <w:ind w:right="-2"/>
        <w:textAlignment w:val="baseline"/>
        <w:rPr>
          <w:rFonts w:cs="Arial"/>
        </w:rPr>
      </w:pPr>
      <w:r w:rsidRPr="0053138D">
        <w:rPr>
          <w:rFonts w:cs="Arial"/>
        </w:rPr>
        <w:t>Zaradi kršitev predpisov o poslovni skrivnosti sme zavarovalec odpovedati to pogodbo brez odpovednega roka, zavarovalnica pa v takšnem primeru odgovarja tudi odškodninsko.</w:t>
      </w:r>
    </w:p>
    <w:p w14:paraId="4AF9F30B" w14:textId="5D49C238" w:rsidR="004A7DB8" w:rsidRDefault="004A7DB8" w:rsidP="00FE79AA">
      <w:pPr>
        <w:pStyle w:val="Pripombabesedilo"/>
        <w:rPr>
          <w:rFonts w:asciiTheme="minorHAnsi" w:hAnsiTheme="minorHAnsi" w:cstheme="minorHAnsi"/>
          <w:sz w:val="22"/>
          <w:szCs w:val="22"/>
        </w:rPr>
      </w:pPr>
    </w:p>
    <w:p w14:paraId="34A0D4C7" w14:textId="77777777" w:rsidR="00D356DC" w:rsidRPr="00D356DC" w:rsidRDefault="00D356DC" w:rsidP="00D356DC">
      <w:pPr>
        <w:pStyle w:val="Naslov1"/>
        <w:rPr>
          <w:rFonts w:asciiTheme="majorHAnsi" w:hAnsiTheme="majorHAnsi" w:cstheme="majorHAnsi"/>
        </w:rPr>
      </w:pPr>
      <w:bookmarkStart w:id="33" w:name="_Toc189596631"/>
      <w:bookmarkStart w:id="34" w:name="_Toc227573270"/>
      <w:r w:rsidRPr="00D356DC">
        <w:rPr>
          <w:rFonts w:asciiTheme="majorHAnsi" w:hAnsiTheme="majorHAnsi" w:cstheme="majorHAnsi"/>
        </w:rPr>
        <w:t>OBVLADOVANJE NASPROTIJ INTERESOV</w:t>
      </w:r>
      <w:bookmarkEnd w:id="33"/>
      <w:bookmarkEnd w:id="34"/>
    </w:p>
    <w:p w14:paraId="190FA592" w14:textId="77777777" w:rsidR="00D356DC" w:rsidRPr="00D356DC" w:rsidRDefault="00D356DC" w:rsidP="00D356DC">
      <w:pPr>
        <w:rPr>
          <w:rFonts w:asciiTheme="majorHAnsi" w:hAnsiTheme="majorHAnsi" w:cstheme="majorHAnsi"/>
        </w:rPr>
      </w:pPr>
    </w:p>
    <w:p w14:paraId="084F8C43" w14:textId="77777777" w:rsidR="00D356DC" w:rsidRPr="00D356DC" w:rsidRDefault="00D356DC" w:rsidP="00D356DC">
      <w:pPr>
        <w:pStyle w:val="Odstavekseznama"/>
        <w:numPr>
          <w:ilvl w:val="0"/>
          <w:numId w:val="1"/>
        </w:numPr>
        <w:jc w:val="center"/>
        <w:rPr>
          <w:rFonts w:asciiTheme="majorHAnsi" w:hAnsiTheme="majorHAnsi" w:cstheme="majorHAnsi"/>
          <w:b/>
          <w:bCs/>
        </w:rPr>
      </w:pPr>
      <w:r w:rsidRPr="00D356DC">
        <w:rPr>
          <w:rFonts w:asciiTheme="majorHAnsi" w:hAnsiTheme="majorHAnsi" w:cstheme="majorHAnsi"/>
          <w:b/>
          <w:bCs/>
        </w:rPr>
        <w:t>člen</w:t>
      </w:r>
    </w:p>
    <w:p w14:paraId="6EC49EFC"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 Pogodbeni stranki se zavezujeta, da bosta izvedli vse potrebne ukrepe za obvladovanje tveganj, ki bi lahko izhajala iz nasprotja interesov, predvsem, a ne izključno z:</w:t>
      </w:r>
    </w:p>
    <w:p w14:paraId="08140FAE"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lastRenderedPageBreak/>
        <w:t xml:space="preserve"> • izločitvijo oseb, pri katerih je podano nasprotje interesov, iz vseh nadaljnjih postopkov, povezanih z izvajanjem predmeta pogodbe, ali z drugimi ukrepi, ki smiselno onemogočajo, da bi takšne osebe vplivale na izvajanje pogodbe,</w:t>
      </w:r>
    </w:p>
    <w:p w14:paraId="04AA2982"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 xml:space="preserve"> • z izvedbo postopkov nadzora nad že opravljenimi dejanji oseb, pri katerih je podano nasprotje interesov, </w:t>
      </w:r>
    </w:p>
    <w:p w14:paraId="0F07028C"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 xml:space="preserve">• z angažiranjem druge osebe, ki bo sproti preverjala in odobrila vsa dejanja, ki jih v zvezi z izvajanjem pogodbe opravi oseba, pri kateri je podano nasprotje interesov. </w:t>
      </w:r>
    </w:p>
    <w:p w14:paraId="1AF96FAE" w14:textId="77777777" w:rsidR="00D356DC" w:rsidRPr="00D356DC" w:rsidRDefault="00D356DC" w:rsidP="00D356DC">
      <w:pPr>
        <w:pStyle w:val="Pripombabesedilo"/>
        <w:rPr>
          <w:rFonts w:asciiTheme="majorHAnsi" w:hAnsiTheme="majorHAnsi" w:cstheme="majorHAnsi"/>
          <w:sz w:val="22"/>
          <w:szCs w:val="22"/>
        </w:rPr>
      </w:pPr>
    </w:p>
    <w:p w14:paraId="6E3E303D"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w:t>
      </w:r>
    </w:p>
    <w:p w14:paraId="62CD7FAE" w14:textId="77777777" w:rsidR="00D356DC" w:rsidRPr="00D356DC" w:rsidRDefault="00D356DC" w:rsidP="00D356DC">
      <w:pPr>
        <w:pStyle w:val="Pripombabesedilo"/>
        <w:rPr>
          <w:rFonts w:asciiTheme="majorHAnsi" w:hAnsiTheme="majorHAnsi" w:cstheme="majorHAnsi"/>
          <w:sz w:val="22"/>
          <w:szCs w:val="22"/>
        </w:rPr>
      </w:pPr>
    </w:p>
    <w:p w14:paraId="00A8293B"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 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4E4268F1" w14:textId="77777777" w:rsidR="00D356DC" w:rsidRPr="00D356DC" w:rsidRDefault="00D356DC" w:rsidP="00D356DC">
      <w:pPr>
        <w:pStyle w:val="Pripombabesedilo"/>
        <w:rPr>
          <w:rFonts w:asciiTheme="majorHAnsi" w:hAnsiTheme="majorHAnsi" w:cstheme="majorHAnsi"/>
          <w:sz w:val="22"/>
          <w:szCs w:val="22"/>
        </w:rPr>
      </w:pPr>
    </w:p>
    <w:p w14:paraId="64C0BB58" w14:textId="77777777" w:rsidR="00D356DC" w:rsidRPr="00D356DC" w:rsidRDefault="00D356DC" w:rsidP="00D356DC">
      <w:pPr>
        <w:pStyle w:val="Naslov1"/>
        <w:rPr>
          <w:rFonts w:asciiTheme="majorHAnsi" w:hAnsiTheme="majorHAnsi" w:cstheme="majorHAnsi"/>
        </w:rPr>
      </w:pPr>
      <w:bookmarkStart w:id="35" w:name="_Toc189596632"/>
      <w:bookmarkStart w:id="36" w:name="_Toc227573271"/>
      <w:r w:rsidRPr="00D356DC">
        <w:rPr>
          <w:rFonts w:asciiTheme="majorHAnsi" w:hAnsiTheme="majorHAnsi" w:cstheme="majorHAnsi"/>
        </w:rPr>
        <w:t>PREPREČEVANJE PREVAR</w:t>
      </w:r>
      <w:bookmarkEnd w:id="35"/>
      <w:bookmarkEnd w:id="36"/>
    </w:p>
    <w:p w14:paraId="50E00372" w14:textId="77777777" w:rsidR="00D356DC" w:rsidRPr="00D356DC" w:rsidRDefault="00D356DC" w:rsidP="00D356DC">
      <w:pPr>
        <w:pStyle w:val="Pripombabesedilo"/>
        <w:rPr>
          <w:rFonts w:asciiTheme="majorHAnsi" w:hAnsiTheme="majorHAnsi" w:cstheme="majorHAnsi"/>
          <w:sz w:val="22"/>
          <w:szCs w:val="22"/>
        </w:rPr>
      </w:pPr>
    </w:p>
    <w:p w14:paraId="3CF11C82" w14:textId="77777777" w:rsidR="00D356DC" w:rsidRPr="00D356DC" w:rsidRDefault="00D356DC" w:rsidP="00D356DC">
      <w:pPr>
        <w:pStyle w:val="Odstavekseznama"/>
        <w:numPr>
          <w:ilvl w:val="0"/>
          <w:numId w:val="1"/>
        </w:numPr>
        <w:jc w:val="center"/>
        <w:rPr>
          <w:rFonts w:asciiTheme="majorHAnsi" w:hAnsiTheme="majorHAnsi" w:cstheme="majorHAnsi"/>
          <w:b/>
          <w:bCs/>
        </w:rPr>
      </w:pPr>
      <w:r w:rsidRPr="00D356DC">
        <w:rPr>
          <w:rFonts w:asciiTheme="majorHAnsi" w:hAnsiTheme="majorHAnsi" w:cstheme="majorHAnsi"/>
          <w:b/>
          <w:bCs/>
        </w:rPr>
        <w:t>člen</w:t>
      </w:r>
    </w:p>
    <w:p w14:paraId="08DF76E1"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 xml:space="preserve">Pogodbeni stranki aktivno izvajata politiko ničelne stopnje tolerance do prevar. Pogodbeni stranki se pri izvajanju te pogodbe vzdržujeta ravnanj, ki bi lahko pomenila prevaro.  Pogodbeni stranki aktivno medsebojno sodelujeta pri preprečevanju, odkrivanju in raziskovanju prevar. Vsaka pogodbena stranka zagotavlja, da so njeni delavci in podizvajalci seznanjeni z ničelno stopnjo tolerance do prevar in ostalimi zagotovili in jamstvi pogodbenih strank iz tega člena.  </w:t>
      </w:r>
    </w:p>
    <w:p w14:paraId="7FE04C6F" w14:textId="77777777" w:rsidR="00D356DC" w:rsidRPr="00D356DC" w:rsidRDefault="00D356DC" w:rsidP="00D356DC">
      <w:pPr>
        <w:pStyle w:val="Pripombabesedilo"/>
        <w:rPr>
          <w:rFonts w:asciiTheme="majorHAnsi" w:hAnsiTheme="majorHAnsi" w:cstheme="majorHAnsi"/>
          <w:sz w:val="22"/>
          <w:szCs w:val="22"/>
        </w:rPr>
      </w:pPr>
    </w:p>
    <w:p w14:paraId="5AE12F17"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 xml:space="preserve">Vse sume prevar, ki jih ena pogodbena stranka zazna pri izvajanju te pogodbe, je le-ta dolžna javiti drugi pogodbeni stranki po elektronski pošti na elektronski poštni naslov za zavarovalnico:_____________, za naročnika: </w:t>
      </w:r>
      <w:hyperlink r:id="rId14" w:history="1">
        <w:r w:rsidRPr="00D356DC">
          <w:rPr>
            <w:rStyle w:val="Hiperpovezava"/>
            <w:rFonts w:asciiTheme="majorHAnsi" w:hAnsiTheme="majorHAnsi" w:cstheme="majorHAnsi"/>
            <w:sz w:val="22"/>
            <w:szCs w:val="22"/>
          </w:rPr>
          <w:t>natasa.zupancic@dbr.si</w:t>
        </w:r>
      </w:hyperlink>
      <w:r w:rsidRPr="00D356DC">
        <w:rPr>
          <w:rFonts w:asciiTheme="majorHAnsi" w:hAnsiTheme="majorHAnsi" w:cstheme="majorHAnsi"/>
          <w:sz w:val="22"/>
          <w:szCs w:val="22"/>
        </w:rPr>
        <w:t xml:space="preserve"> (ali na vzpostavljeno linijo za prijave sumov prevar na spletni straneh </w:t>
      </w:r>
      <w:hyperlink r:id="rId15" w:history="1">
        <w:r w:rsidRPr="00D356DC">
          <w:rPr>
            <w:rStyle w:val="Hiperpovezava"/>
            <w:rFonts w:asciiTheme="majorHAnsi" w:hAnsiTheme="majorHAnsi" w:cstheme="majorHAnsi"/>
            <w:sz w:val="22"/>
            <w:szCs w:val="22"/>
          </w:rPr>
          <w:t>www.dbr.si</w:t>
        </w:r>
      </w:hyperlink>
      <w:r w:rsidRPr="00D356DC">
        <w:rPr>
          <w:rFonts w:asciiTheme="majorHAnsi" w:hAnsiTheme="majorHAnsi" w:cstheme="majorHAnsi"/>
          <w:sz w:val="22"/>
          <w:szCs w:val="22"/>
        </w:rPr>
        <w:t>). V kolikor ena pogodbena stranka obravnava sum prevare, ki je povezan s to pogodbo, sme glede na naravo obravnavanega suma prevare po lastni presoji omejiti obseg pooblastil druge pogodbene stranke, zadržati izvajanje te pogodbe deloma ali v celoti in prepovedati izvajanje poslov po tej pogodbi.</w:t>
      </w:r>
    </w:p>
    <w:p w14:paraId="0BD86D6F" w14:textId="77777777" w:rsidR="00D356DC" w:rsidRPr="00D356DC" w:rsidRDefault="00D356DC" w:rsidP="00D356DC">
      <w:pPr>
        <w:pStyle w:val="Pripombabesedilo"/>
        <w:rPr>
          <w:rFonts w:asciiTheme="majorHAnsi" w:hAnsiTheme="majorHAnsi" w:cstheme="majorHAnsi"/>
          <w:sz w:val="22"/>
          <w:szCs w:val="22"/>
        </w:rPr>
      </w:pPr>
    </w:p>
    <w:p w14:paraId="08EAFA45" w14:textId="77777777" w:rsidR="00D356DC" w:rsidRPr="00D356DC" w:rsidRDefault="00D356DC" w:rsidP="00D356DC">
      <w:pPr>
        <w:pStyle w:val="Naslov1"/>
        <w:rPr>
          <w:rFonts w:asciiTheme="majorHAnsi" w:hAnsiTheme="majorHAnsi" w:cstheme="majorHAnsi"/>
        </w:rPr>
      </w:pPr>
      <w:bookmarkStart w:id="37" w:name="_Toc189596633"/>
      <w:bookmarkStart w:id="38" w:name="_Toc227573272"/>
      <w:r w:rsidRPr="00D356DC">
        <w:rPr>
          <w:rFonts w:asciiTheme="majorHAnsi" w:hAnsiTheme="majorHAnsi" w:cstheme="majorHAnsi"/>
        </w:rPr>
        <w:t>VARSTVO OSEBNIH PODATKOV</w:t>
      </w:r>
      <w:bookmarkEnd w:id="37"/>
      <w:bookmarkEnd w:id="38"/>
    </w:p>
    <w:p w14:paraId="398FCC5C" w14:textId="77777777" w:rsidR="00D356DC" w:rsidRPr="00D356DC" w:rsidRDefault="00D356DC" w:rsidP="00D356DC">
      <w:pPr>
        <w:rPr>
          <w:rFonts w:asciiTheme="majorHAnsi" w:hAnsiTheme="majorHAnsi" w:cstheme="majorHAnsi"/>
        </w:rPr>
      </w:pPr>
    </w:p>
    <w:p w14:paraId="5C9FAE1A" w14:textId="77777777" w:rsidR="00D356DC" w:rsidRPr="00D356DC" w:rsidRDefault="00D356DC" w:rsidP="00D356DC">
      <w:pPr>
        <w:pStyle w:val="Odstavekseznama"/>
        <w:numPr>
          <w:ilvl w:val="0"/>
          <w:numId w:val="1"/>
        </w:numPr>
        <w:spacing w:line="240" w:lineRule="auto"/>
        <w:jc w:val="center"/>
        <w:rPr>
          <w:rFonts w:asciiTheme="majorHAnsi" w:hAnsiTheme="majorHAnsi" w:cstheme="majorHAnsi"/>
          <w:b/>
        </w:rPr>
      </w:pPr>
      <w:r w:rsidRPr="00D356DC">
        <w:rPr>
          <w:rFonts w:asciiTheme="majorHAnsi" w:hAnsiTheme="majorHAnsi" w:cstheme="majorHAnsi"/>
          <w:b/>
        </w:rPr>
        <w:t>člen</w:t>
      </w:r>
    </w:p>
    <w:p w14:paraId="74E6FCA0" w14:textId="77777777" w:rsidR="00D356DC" w:rsidRPr="00D356DC" w:rsidRDefault="00D356DC" w:rsidP="00D356DC">
      <w:pPr>
        <w:pStyle w:val="Pripombabesedilo"/>
        <w:rPr>
          <w:rFonts w:asciiTheme="majorHAnsi" w:hAnsiTheme="majorHAnsi" w:cstheme="majorHAnsi"/>
          <w:sz w:val="22"/>
          <w:szCs w:val="22"/>
        </w:rPr>
      </w:pPr>
      <w:r w:rsidRPr="00D356DC">
        <w:rPr>
          <w:rFonts w:asciiTheme="majorHAnsi" w:hAnsiTheme="majorHAnsi" w:cstheme="majorHAnsi"/>
          <w:sz w:val="22"/>
          <w:szCs w:val="22"/>
        </w:rPr>
        <w:t xml:space="preserve">Pogodbeni stranki se zavezujeta, da bosta pri izvajanju obveznosti po tej pogodbi delovali v skladu z veljavnimi predpisi o varstvu osebnih podatkov v RS in s Splošno Uredbo (EU) 2016/679 Evropskega parlamenta in Sveta z dne 27. aprila 2016 o varstvu posameznikov pri obdelavi osebnih podatkov in o prostem pretoku takih podatkov ter o razveljavitvi Direktive 95/46/ES (v nadaljevanju: Splošna uredba o varstvu podatkov). V kolikor bosta pogodbeni stranki pri izvajanju svojih obveznosti iz pogodbe medsebojno izmenjevali osebne podatke posameznikov, jih obdelovali za račun nasprotne pogodbene stranke ali z njimi razpolagali v razmerju skupnega </w:t>
      </w:r>
      <w:proofErr w:type="spellStart"/>
      <w:r w:rsidRPr="00D356DC">
        <w:rPr>
          <w:rFonts w:asciiTheme="majorHAnsi" w:hAnsiTheme="majorHAnsi" w:cstheme="majorHAnsi"/>
          <w:sz w:val="22"/>
          <w:szCs w:val="22"/>
        </w:rPr>
        <w:t>upravljavstva</w:t>
      </w:r>
      <w:proofErr w:type="spellEnd"/>
      <w:r w:rsidRPr="00D356DC">
        <w:rPr>
          <w:rFonts w:asciiTheme="majorHAnsi" w:hAnsiTheme="majorHAnsi" w:cstheme="majorHAnsi"/>
          <w:sz w:val="22"/>
          <w:szCs w:val="22"/>
        </w:rPr>
        <w:t xml:space="preserve">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671B84C8" w14:textId="77777777" w:rsidR="00D356DC" w:rsidRPr="00D356DC" w:rsidRDefault="00D356DC" w:rsidP="00FE79AA">
      <w:pPr>
        <w:pStyle w:val="Pripombabesedilo"/>
        <w:rPr>
          <w:rFonts w:asciiTheme="majorHAnsi" w:hAnsiTheme="majorHAnsi" w:cstheme="majorHAnsi"/>
          <w:sz w:val="22"/>
          <w:szCs w:val="22"/>
        </w:rPr>
      </w:pPr>
    </w:p>
    <w:p w14:paraId="6BAAB28A" w14:textId="77777777" w:rsidR="0075301A" w:rsidRPr="00D356DC" w:rsidRDefault="0075301A" w:rsidP="0075301A">
      <w:pPr>
        <w:pStyle w:val="Naslov1"/>
        <w:rPr>
          <w:rFonts w:asciiTheme="majorHAnsi" w:hAnsiTheme="majorHAnsi" w:cstheme="majorHAnsi"/>
        </w:rPr>
      </w:pPr>
      <w:bookmarkStart w:id="39" w:name="_Toc75370453"/>
      <w:bookmarkStart w:id="40" w:name="_Toc95471642"/>
      <w:bookmarkStart w:id="41" w:name="_Toc227573273"/>
      <w:r w:rsidRPr="00D356DC">
        <w:rPr>
          <w:rFonts w:asciiTheme="majorHAnsi" w:hAnsiTheme="majorHAnsi" w:cstheme="majorHAnsi"/>
        </w:rPr>
        <w:t>ODSTOP OD POGODBE</w:t>
      </w:r>
      <w:bookmarkEnd w:id="39"/>
      <w:bookmarkEnd w:id="40"/>
      <w:bookmarkEnd w:id="41"/>
    </w:p>
    <w:p w14:paraId="0E905079" w14:textId="77777777" w:rsidR="0075301A" w:rsidRPr="00D356DC" w:rsidRDefault="0075301A" w:rsidP="0075301A">
      <w:pPr>
        <w:rPr>
          <w:rFonts w:asciiTheme="majorHAnsi" w:hAnsiTheme="majorHAnsi" w:cstheme="majorHAnsi"/>
        </w:rPr>
      </w:pPr>
    </w:p>
    <w:p w14:paraId="516BDAA4" w14:textId="77777777" w:rsidR="0075301A" w:rsidRPr="00D356DC" w:rsidRDefault="0075301A" w:rsidP="0075301A">
      <w:pPr>
        <w:pStyle w:val="Odstavekseznama"/>
        <w:numPr>
          <w:ilvl w:val="0"/>
          <w:numId w:val="1"/>
        </w:numPr>
        <w:spacing w:line="240" w:lineRule="auto"/>
        <w:jc w:val="center"/>
        <w:rPr>
          <w:rFonts w:asciiTheme="majorHAnsi" w:hAnsiTheme="majorHAnsi" w:cstheme="majorHAnsi"/>
          <w:b/>
        </w:rPr>
      </w:pPr>
      <w:r w:rsidRPr="00D356DC">
        <w:rPr>
          <w:rFonts w:asciiTheme="majorHAnsi" w:hAnsiTheme="majorHAnsi" w:cstheme="majorHAnsi"/>
          <w:b/>
        </w:rPr>
        <w:t>člen</w:t>
      </w:r>
    </w:p>
    <w:p w14:paraId="370CB1A4" w14:textId="31C00404" w:rsidR="00DA2FC1" w:rsidRPr="00D356DC" w:rsidRDefault="00DA2FC1" w:rsidP="00DA2FC1">
      <w:pPr>
        <w:rPr>
          <w:rFonts w:asciiTheme="majorHAnsi" w:hAnsiTheme="majorHAnsi" w:cstheme="majorHAnsi"/>
          <w:lang w:val="x-none" w:eastAsia="x-none"/>
        </w:rPr>
      </w:pPr>
      <w:r w:rsidRPr="00D356DC">
        <w:rPr>
          <w:rFonts w:asciiTheme="majorHAnsi" w:hAnsiTheme="majorHAnsi" w:cstheme="majorHAnsi"/>
          <w:lang w:val="x-none" w:eastAsia="x-none"/>
        </w:rPr>
        <w:t>Če zavarovalec ugotovi, da zavarovalnica storitev ne izvaja strokovno in kakovostno v skladu z določbami te pogodbe oziroma na katerikoli drug način krši to pogodbo</w:t>
      </w:r>
      <w:r w:rsidRPr="00D356DC">
        <w:rPr>
          <w:rFonts w:asciiTheme="majorHAnsi" w:hAnsiTheme="majorHAnsi" w:cstheme="majorHAnsi"/>
          <w:lang w:eastAsia="x-none"/>
        </w:rPr>
        <w:t xml:space="preserve"> in teh kršitev tudi po pisnem pozivu zavarovalca ne odpravi</w:t>
      </w:r>
      <w:r w:rsidRPr="00D356DC">
        <w:rPr>
          <w:rFonts w:asciiTheme="majorHAnsi" w:hAnsiTheme="majorHAnsi" w:cstheme="majorHAnsi"/>
          <w:lang w:val="x-none" w:eastAsia="x-none"/>
        </w:rPr>
        <w:t xml:space="preserve">, ima zavarovalec pravico enostransko odpovedati to pogodbo z odpovednim rokom do sklenitve nove pogodbe z na novo izbranim izvajalcem, v skladu s predpisi na področju javnega naročanja. </w:t>
      </w:r>
      <w:r w:rsidR="007F39DE" w:rsidRPr="00D356DC">
        <w:rPr>
          <w:rFonts w:asciiTheme="majorHAnsi" w:hAnsiTheme="majorHAnsi" w:cstheme="majorHAnsi"/>
          <w:lang w:eastAsia="x-none"/>
        </w:rPr>
        <w:t xml:space="preserve">Pisen poziv na odpravo kršitve ni potreben v primeru hujših kršitev pogodbe ali v primeru ponavljanja istovrstnih kršitev. </w:t>
      </w:r>
      <w:r w:rsidRPr="00D356DC">
        <w:rPr>
          <w:rFonts w:asciiTheme="majorHAnsi" w:hAnsiTheme="majorHAnsi" w:cstheme="majorHAnsi"/>
          <w:lang w:val="x-none" w:eastAsia="x-none"/>
        </w:rPr>
        <w:t xml:space="preserve">Naročnik </w:t>
      </w:r>
      <w:r w:rsidR="007F39DE" w:rsidRPr="00D356DC">
        <w:rPr>
          <w:rFonts w:asciiTheme="majorHAnsi" w:hAnsiTheme="majorHAnsi" w:cstheme="majorHAnsi"/>
          <w:lang w:eastAsia="x-none"/>
        </w:rPr>
        <w:t xml:space="preserve">vsa obvestila v zvezi s kršitvami posreduje skrbniku pogodbe zavarovalnice na elektronski naslov, odpoved pogodbe sporoči s </w:t>
      </w:r>
      <w:r w:rsidRPr="00D356DC">
        <w:rPr>
          <w:rFonts w:asciiTheme="majorHAnsi" w:hAnsiTheme="majorHAnsi" w:cstheme="majorHAnsi"/>
          <w:lang w:val="x-none" w:eastAsia="x-none"/>
        </w:rPr>
        <w:t>priporočen</w:t>
      </w:r>
      <w:r w:rsidR="007F39DE" w:rsidRPr="00D356DC">
        <w:rPr>
          <w:rFonts w:asciiTheme="majorHAnsi" w:hAnsiTheme="majorHAnsi" w:cstheme="majorHAnsi"/>
          <w:lang w:eastAsia="x-none"/>
        </w:rPr>
        <w:t>im</w:t>
      </w:r>
      <w:r w:rsidRPr="00D356DC">
        <w:rPr>
          <w:rFonts w:asciiTheme="majorHAnsi" w:hAnsiTheme="majorHAnsi" w:cstheme="majorHAnsi"/>
          <w:lang w:val="x-none" w:eastAsia="x-none"/>
        </w:rPr>
        <w:t xml:space="preserve"> pis</w:t>
      </w:r>
      <w:r w:rsidR="007F39DE" w:rsidRPr="00D356DC">
        <w:rPr>
          <w:rFonts w:asciiTheme="majorHAnsi" w:hAnsiTheme="majorHAnsi" w:cstheme="majorHAnsi"/>
          <w:lang w:eastAsia="x-none"/>
        </w:rPr>
        <w:t>mom</w:t>
      </w:r>
      <w:r w:rsidRPr="00D356DC">
        <w:rPr>
          <w:rFonts w:asciiTheme="majorHAnsi" w:hAnsiTheme="majorHAnsi" w:cstheme="majorHAnsi"/>
          <w:lang w:val="x-none" w:eastAsia="x-none"/>
        </w:rPr>
        <w:t xml:space="preserve"> na naslov zavarovalnice.</w:t>
      </w:r>
    </w:p>
    <w:p w14:paraId="7D079F71" w14:textId="77777777" w:rsidR="00DA2FC1" w:rsidRPr="00D356DC" w:rsidRDefault="00DA2FC1" w:rsidP="00DA2FC1">
      <w:pPr>
        <w:rPr>
          <w:rFonts w:asciiTheme="majorHAnsi" w:hAnsiTheme="majorHAnsi" w:cstheme="majorHAnsi"/>
          <w:lang w:val="x-none" w:eastAsia="x-none"/>
        </w:rPr>
      </w:pPr>
    </w:p>
    <w:p w14:paraId="287C9B1A" w14:textId="77777777" w:rsidR="00DA2FC1" w:rsidRPr="00D356DC" w:rsidRDefault="00DA2FC1" w:rsidP="00DA2FC1">
      <w:pPr>
        <w:rPr>
          <w:rFonts w:asciiTheme="majorHAnsi" w:hAnsiTheme="majorHAnsi" w:cstheme="majorHAnsi"/>
          <w:lang w:val="x-none" w:eastAsia="x-none"/>
        </w:rPr>
      </w:pPr>
      <w:r w:rsidRPr="00D356DC">
        <w:rPr>
          <w:rFonts w:asciiTheme="majorHAnsi" w:hAnsiTheme="majorHAnsi" w:cstheme="majorHAnsi"/>
          <w:lang w:val="x-none" w:eastAsia="x-none"/>
        </w:rPr>
        <w:t>Zavarovalnica mora zavarovalcu povrniti vso škodo, vključno z razliko do morebitne višje zavarovalne premije, ki bi jo v tem primeru ponudil drug ponudnik storitev, ki so predmet te pogodbe, ki bi nastala:</w:t>
      </w:r>
    </w:p>
    <w:p w14:paraId="4F570165" w14:textId="77777777" w:rsidR="00DA2FC1" w:rsidRPr="00D356DC" w:rsidRDefault="00DA2FC1" w:rsidP="007F39DE">
      <w:pPr>
        <w:pStyle w:val="Odstavekseznama"/>
        <w:numPr>
          <w:ilvl w:val="0"/>
          <w:numId w:val="44"/>
        </w:numPr>
        <w:rPr>
          <w:rFonts w:asciiTheme="majorHAnsi" w:hAnsiTheme="majorHAnsi" w:cstheme="majorHAnsi"/>
          <w:lang w:val="x-none" w:eastAsia="x-none"/>
        </w:rPr>
      </w:pPr>
      <w:r w:rsidRPr="00D356DC">
        <w:rPr>
          <w:rFonts w:asciiTheme="majorHAnsi" w:hAnsiTheme="majorHAnsi" w:cstheme="majorHAnsi"/>
          <w:lang w:val="x-none" w:eastAsia="x-none"/>
        </w:rPr>
        <w:t>zaradi kršitve pogodbe in</w:t>
      </w:r>
    </w:p>
    <w:p w14:paraId="57DD6E6F" w14:textId="77777777" w:rsidR="00DA2FC1" w:rsidRPr="00D356DC" w:rsidRDefault="00DA2FC1" w:rsidP="007F39DE">
      <w:pPr>
        <w:pStyle w:val="Odstavekseznama"/>
        <w:numPr>
          <w:ilvl w:val="0"/>
          <w:numId w:val="44"/>
        </w:numPr>
        <w:rPr>
          <w:rFonts w:asciiTheme="majorHAnsi" w:hAnsiTheme="majorHAnsi" w:cstheme="majorHAnsi"/>
          <w:lang w:val="x-none" w:eastAsia="x-none"/>
        </w:rPr>
      </w:pPr>
      <w:r w:rsidRPr="00D356DC">
        <w:rPr>
          <w:rFonts w:asciiTheme="majorHAnsi" w:hAnsiTheme="majorHAnsi" w:cstheme="majorHAnsi"/>
          <w:lang w:val="x-none" w:eastAsia="x-none"/>
        </w:rPr>
        <w:t>zaradi odpovedi pogodbe iz razloga, ki je na strani zavarovalnice.</w:t>
      </w:r>
    </w:p>
    <w:p w14:paraId="64E283FF" w14:textId="77777777" w:rsidR="00DA2FC1" w:rsidRPr="00D356DC" w:rsidRDefault="00DA2FC1" w:rsidP="00DA2FC1">
      <w:pPr>
        <w:rPr>
          <w:rFonts w:asciiTheme="majorHAnsi" w:hAnsiTheme="majorHAnsi" w:cstheme="majorHAnsi"/>
          <w:lang w:val="x-none" w:eastAsia="x-none"/>
        </w:rPr>
      </w:pPr>
    </w:p>
    <w:p w14:paraId="60EEA826" w14:textId="3B374BC4" w:rsidR="00DA2FC1" w:rsidRPr="00D356DC" w:rsidRDefault="00DA2FC1" w:rsidP="00DA2FC1">
      <w:pPr>
        <w:rPr>
          <w:rFonts w:asciiTheme="majorHAnsi" w:hAnsiTheme="majorHAnsi" w:cstheme="majorHAnsi"/>
          <w:lang w:val="x-none" w:eastAsia="x-none"/>
        </w:rPr>
      </w:pPr>
      <w:r w:rsidRPr="00D356DC">
        <w:rPr>
          <w:rFonts w:asciiTheme="majorHAnsi" w:hAnsiTheme="majorHAnsi" w:cstheme="majorHAnsi"/>
          <w:lang w:val="x-none" w:eastAsia="x-none"/>
        </w:rPr>
        <w:t xml:space="preserve">Pogodbeni stranki soglašata, da v primeru ko zavarovalnica več kot 10-krat (desetkrat) v enem koledarskem letu krši določila likvidacijskega postopka iz te pogodbe, se to šteje kot </w:t>
      </w:r>
      <w:r w:rsidR="007F39DE" w:rsidRPr="00D356DC">
        <w:rPr>
          <w:rFonts w:asciiTheme="majorHAnsi" w:hAnsiTheme="majorHAnsi" w:cstheme="majorHAnsi"/>
          <w:lang w:eastAsia="x-none"/>
        </w:rPr>
        <w:t>hujša</w:t>
      </w:r>
      <w:r w:rsidRPr="00D356DC">
        <w:rPr>
          <w:rFonts w:asciiTheme="majorHAnsi" w:hAnsiTheme="majorHAnsi" w:cstheme="majorHAnsi"/>
          <w:lang w:val="x-none" w:eastAsia="x-none"/>
        </w:rPr>
        <w:t xml:space="preserve"> kršitev te pogodbe in lahko zavarovalec enostransko odpove to pogodbo, unovči bančno garancijo za dobro izvedbo pogodbenih obveznosti ter uporabi druge s to pogodbo in predpisi določene sankcije. </w:t>
      </w:r>
    </w:p>
    <w:p w14:paraId="3EB5A3D4" w14:textId="77777777" w:rsidR="00DA2FC1" w:rsidRPr="00D356DC" w:rsidRDefault="00DA2FC1" w:rsidP="00DA2FC1">
      <w:pPr>
        <w:rPr>
          <w:rFonts w:asciiTheme="majorHAnsi" w:hAnsiTheme="majorHAnsi" w:cstheme="majorHAnsi"/>
          <w:lang w:val="x-none" w:eastAsia="x-none"/>
        </w:rPr>
      </w:pPr>
    </w:p>
    <w:p w14:paraId="595AD6AD" w14:textId="77AFBB12" w:rsidR="00DA2FC1" w:rsidRPr="00D356DC" w:rsidRDefault="00DA2FC1" w:rsidP="00DA2FC1">
      <w:pPr>
        <w:rPr>
          <w:rFonts w:asciiTheme="majorHAnsi" w:hAnsiTheme="majorHAnsi" w:cstheme="majorHAnsi"/>
          <w:lang w:val="x-none" w:eastAsia="x-none"/>
        </w:rPr>
      </w:pPr>
      <w:r w:rsidRPr="00D356DC">
        <w:rPr>
          <w:rFonts w:asciiTheme="majorHAnsi" w:hAnsiTheme="majorHAnsi" w:cstheme="majorHAnsi"/>
          <w:lang w:val="x-none" w:eastAsia="x-none"/>
        </w:rPr>
        <w:t>Če zavarovalec odpove to pogodbo zaradi kršit</w:t>
      </w:r>
      <w:r w:rsidR="007F39DE" w:rsidRPr="00D356DC">
        <w:rPr>
          <w:rFonts w:asciiTheme="majorHAnsi" w:hAnsiTheme="majorHAnsi" w:cstheme="majorHAnsi"/>
          <w:lang w:eastAsia="x-none"/>
        </w:rPr>
        <w:t>ev</w:t>
      </w:r>
      <w:r w:rsidRPr="00D356DC">
        <w:rPr>
          <w:rFonts w:asciiTheme="majorHAnsi" w:hAnsiTheme="majorHAnsi" w:cstheme="majorHAnsi"/>
          <w:lang w:val="x-none" w:eastAsia="x-none"/>
        </w:rPr>
        <w:t xml:space="preserve"> zavarovalnice navedenih v tem členu, zavarovalnica nasproti zavarovalcu ni upravičena uveljavljati kakršnihkoli zahtevkov, ne glede na njihovo pravno naravo, razen plačil zavarovalca za zapadle zavarovalne premije.</w:t>
      </w:r>
    </w:p>
    <w:p w14:paraId="75EF1D44" w14:textId="03593762" w:rsidR="004A7DB8" w:rsidRPr="00D356DC" w:rsidRDefault="004A7DB8" w:rsidP="0075301A">
      <w:pPr>
        <w:rPr>
          <w:rFonts w:asciiTheme="majorHAnsi" w:hAnsiTheme="majorHAnsi" w:cstheme="majorHAnsi"/>
        </w:rPr>
      </w:pPr>
    </w:p>
    <w:p w14:paraId="728C7F50" w14:textId="77777777" w:rsidR="004A7DB8" w:rsidRPr="00D356DC" w:rsidRDefault="004A7DB8" w:rsidP="004A7DB8">
      <w:pPr>
        <w:pStyle w:val="Naslov1"/>
        <w:rPr>
          <w:rFonts w:asciiTheme="majorHAnsi" w:hAnsiTheme="majorHAnsi" w:cstheme="majorHAnsi"/>
          <w:szCs w:val="24"/>
        </w:rPr>
      </w:pPr>
      <w:bookmarkStart w:id="42" w:name="_Toc99019237"/>
      <w:bookmarkStart w:id="43" w:name="_Toc227573274"/>
      <w:r w:rsidRPr="00D356DC">
        <w:rPr>
          <w:rFonts w:asciiTheme="majorHAnsi" w:hAnsiTheme="majorHAnsi" w:cstheme="majorHAnsi"/>
          <w:szCs w:val="24"/>
        </w:rPr>
        <w:t>PROTIKORUPCIJSKA KLAVZULA</w:t>
      </w:r>
      <w:bookmarkEnd w:id="42"/>
      <w:bookmarkEnd w:id="43"/>
    </w:p>
    <w:p w14:paraId="12FD1B79" w14:textId="77777777" w:rsidR="004A7DB8" w:rsidRPr="00D356DC" w:rsidRDefault="004A7DB8" w:rsidP="004A7DB8">
      <w:pPr>
        <w:rPr>
          <w:rFonts w:asciiTheme="majorHAnsi" w:hAnsiTheme="majorHAnsi" w:cstheme="majorHAnsi"/>
        </w:rPr>
      </w:pPr>
    </w:p>
    <w:p w14:paraId="1313AABB" w14:textId="77777777" w:rsidR="004A7DB8" w:rsidRPr="00D356DC" w:rsidRDefault="004A7DB8" w:rsidP="004A7DB8">
      <w:pPr>
        <w:pStyle w:val="Odstavekseznama"/>
        <w:numPr>
          <w:ilvl w:val="0"/>
          <w:numId w:val="1"/>
        </w:numPr>
        <w:jc w:val="center"/>
        <w:rPr>
          <w:rFonts w:asciiTheme="majorHAnsi" w:hAnsiTheme="majorHAnsi" w:cstheme="majorHAnsi"/>
          <w:b/>
          <w:bCs/>
        </w:rPr>
      </w:pPr>
      <w:r w:rsidRPr="00D356DC">
        <w:rPr>
          <w:rFonts w:asciiTheme="majorHAnsi" w:hAnsiTheme="majorHAnsi" w:cstheme="majorHAnsi"/>
          <w:b/>
          <w:bCs/>
        </w:rPr>
        <w:t>člen</w:t>
      </w:r>
    </w:p>
    <w:p w14:paraId="74897D21" w14:textId="648D03B6" w:rsidR="004A7DB8" w:rsidRPr="00D356DC" w:rsidRDefault="004A7DB8" w:rsidP="000D6D44">
      <w:pPr>
        <w:rPr>
          <w:rFonts w:asciiTheme="majorHAnsi" w:hAnsiTheme="majorHAnsi" w:cstheme="majorHAnsi"/>
        </w:rPr>
      </w:pPr>
      <w:r w:rsidRPr="00D356DC">
        <w:rPr>
          <w:rFonts w:asciiTheme="majorHAnsi" w:hAnsiTheme="majorHAnsi" w:cstheme="majorHAnsi"/>
        </w:rPr>
        <w:t>Ta pogodba je nična, če kdo v imenu ali na račun druge pogodbene stranke, poslovodnemu osebju in/ali kateremukoli zaposlenemu pri naročniku ali posredniku organa ali organizacije iz javnega sektorja obljubi, ponudi ali da kakšno nedovoljeno korist za:</w:t>
      </w:r>
    </w:p>
    <w:p w14:paraId="599259D7" w14:textId="77777777" w:rsidR="004A7DB8" w:rsidRPr="00D356DC" w:rsidRDefault="004A7DB8" w:rsidP="000D6D44">
      <w:pPr>
        <w:pStyle w:val="Odstavekseznama"/>
        <w:numPr>
          <w:ilvl w:val="0"/>
          <w:numId w:val="18"/>
        </w:numPr>
        <w:spacing w:line="240" w:lineRule="auto"/>
        <w:rPr>
          <w:rFonts w:asciiTheme="majorHAnsi" w:hAnsiTheme="majorHAnsi" w:cstheme="majorHAnsi"/>
        </w:rPr>
      </w:pPr>
      <w:r w:rsidRPr="00D356DC">
        <w:rPr>
          <w:rFonts w:asciiTheme="majorHAnsi" w:hAnsiTheme="majorHAnsi" w:cstheme="majorHAnsi"/>
        </w:rPr>
        <w:t>pridobitev posla ali</w:t>
      </w:r>
    </w:p>
    <w:p w14:paraId="5E8D7AE0" w14:textId="77777777" w:rsidR="004A7DB8" w:rsidRPr="00D356DC" w:rsidRDefault="004A7DB8" w:rsidP="000D6D44">
      <w:pPr>
        <w:pStyle w:val="Odstavekseznama"/>
        <w:numPr>
          <w:ilvl w:val="0"/>
          <w:numId w:val="18"/>
        </w:numPr>
        <w:spacing w:line="240" w:lineRule="auto"/>
        <w:rPr>
          <w:rFonts w:asciiTheme="majorHAnsi" w:hAnsiTheme="majorHAnsi" w:cstheme="majorHAnsi"/>
        </w:rPr>
      </w:pPr>
      <w:r w:rsidRPr="00D356DC">
        <w:rPr>
          <w:rFonts w:asciiTheme="majorHAnsi" w:hAnsiTheme="majorHAnsi" w:cstheme="majorHAnsi"/>
        </w:rPr>
        <w:t>za sklenitev posla pod ugodnejšimi pogoji ali</w:t>
      </w:r>
    </w:p>
    <w:p w14:paraId="74AFC12F" w14:textId="77777777" w:rsidR="004A7DB8" w:rsidRPr="00D356DC" w:rsidRDefault="004A7DB8" w:rsidP="000D6D44">
      <w:pPr>
        <w:pStyle w:val="Odstavekseznama"/>
        <w:numPr>
          <w:ilvl w:val="0"/>
          <w:numId w:val="18"/>
        </w:numPr>
        <w:spacing w:line="240" w:lineRule="auto"/>
        <w:rPr>
          <w:rFonts w:asciiTheme="majorHAnsi" w:hAnsiTheme="majorHAnsi" w:cstheme="majorHAnsi"/>
        </w:rPr>
      </w:pPr>
      <w:r w:rsidRPr="00D356DC">
        <w:rPr>
          <w:rFonts w:asciiTheme="majorHAnsi" w:hAnsiTheme="majorHAnsi" w:cstheme="majorHAnsi"/>
        </w:rPr>
        <w:t>za opustitev dolžnega nadzora nad izvajanjem pogodbenih obveznosti ali</w:t>
      </w:r>
    </w:p>
    <w:p w14:paraId="159311CD" w14:textId="7229D414" w:rsidR="004A7DB8" w:rsidRPr="00D356DC" w:rsidRDefault="004A7DB8" w:rsidP="000D6D44">
      <w:pPr>
        <w:pStyle w:val="Odstavekseznama"/>
        <w:numPr>
          <w:ilvl w:val="0"/>
          <w:numId w:val="18"/>
        </w:numPr>
        <w:spacing w:line="240" w:lineRule="auto"/>
        <w:rPr>
          <w:rFonts w:asciiTheme="majorHAnsi" w:hAnsiTheme="majorHAnsi" w:cstheme="majorHAnsi"/>
        </w:rPr>
      </w:pPr>
      <w:r w:rsidRPr="00D356DC">
        <w:rPr>
          <w:rFonts w:asciiTheme="majorHAnsi" w:hAnsiTheme="majorHAnsi" w:cstheme="majorHAnsi"/>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49B9E678" w14:textId="77777777" w:rsidR="004A7DB8" w:rsidRPr="00D356DC" w:rsidRDefault="004A7DB8" w:rsidP="004A7DB8">
      <w:pPr>
        <w:rPr>
          <w:rFonts w:asciiTheme="majorHAnsi" w:hAnsiTheme="majorHAnsi" w:cstheme="majorHAnsi"/>
        </w:rPr>
      </w:pPr>
    </w:p>
    <w:p w14:paraId="51EBC4FD" w14:textId="7237D917" w:rsidR="00D86C42" w:rsidRPr="00CC5B39" w:rsidRDefault="00D86C42" w:rsidP="000A775C">
      <w:pPr>
        <w:pStyle w:val="Naslov1"/>
      </w:pPr>
      <w:bookmarkStart w:id="44" w:name="_Toc227573275"/>
      <w:r w:rsidRPr="00CC5B39">
        <w:t>RAZVEZNI POGOJ</w:t>
      </w:r>
      <w:bookmarkEnd w:id="44"/>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D131DF" w14:textId="77777777" w:rsidR="000D6D44" w:rsidRPr="0016760E" w:rsidRDefault="000D6D44" w:rsidP="000D6D44">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72FA53" w14:textId="758B1A65" w:rsidR="000D6D44" w:rsidRDefault="000D6D44" w:rsidP="000D6D44">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BFA127A" w14:textId="77777777" w:rsidR="000D6D44" w:rsidRDefault="000D6D44" w:rsidP="000D6D44">
      <w:pPr>
        <w:numPr>
          <w:ilvl w:val="0"/>
          <w:numId w:val="19"/>
        </w:numPr>
        <w:rPr>
          <w:rFonts w:asciiTheme="majorHAnsi" w:hAnsiTheme="majorHAnsi" w:cstheme="majorHAnsi"/>
        </w:rPr>
      </w:pPr>
      <w:r w:rsidRPr="006E48D6">
        <w:rPr>
          <w:rFonts w:asciiTheme="majorHAnsi" w:hAnsiTheme="majorHAnsi" w:cstheme="majorHAnsi"/>
        </w:rPr>
        <w:lastRenderedPageBreak/>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A3A160" w14:textId="77777777" w:rsidR="000D6D44" w:rsidRDefault="000D6D44" w:rsidP="000D6D44">
      <w:pPr>
        <w:rPr>
          <w:rFonts w:asciiTheme="majorHAnsi" w:hAnsiTheme="majorHAnsi" w:cstheme="majorHAnsi"/>
        </w:rPr>
      </w:pPr>
    </w:p>
    <w:p w14:paraId="37728531" w14:textId="12C81391" w:rsidR="000D6D44" w:rsidRDefault="000D6D44" w:rsidP="000D6D44">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14:paraId="20A35E5F" w14:textId="77777777" w:rsidR="000D6D44" w:rsidRDefault="000D6D44" w:rsidP="000D6D44">
      <w:pPr>
        <w:rPr>
          <w:rFonts w:asciiTheme="majorHAnsi" w:hAnsiTheme="majorHAnsi" w:cstheme="majorHAnsi"/>
        </w:rPr>
      </w:pPr>
    </w:p>
    <w:p w14:paraId="119A8BDD" w14:textId="499BEE5C" w:rsidR="000D6D44" w:rsidRDefault="000D6D44" w:rsidP="000D6D44">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w:t>
      </w:r>
      <w:r w:rsidR="000E279F">
        <w:rPr>
          <w:rFonts w:asciiTheme="majorHAnsi" w:hAnsiTheme="majorHAnsi" w:cstheme="majorHAnsi"/>
        </w:rPr>
        <w:t>zavarovalnico</w:t>
      </w:r>
      <w:r>
        <w:rPr>
          <w:rFonts w:asciiTheme="majorHAnsi" w:hAnsiTheme="majorHAnsi" w:cstheme="majorHAnsi"/>
        </w:rPr>
        <w:t>.</w:t>
      </w:r>
    </w:p>
    <w:p w14:paraId="70F45FAB" w14:textId="77777777" w:rsidR="000D6D44" w:rsidRDefault="000D6D44" w:rsidP="000D6D44">
      <w:pPr>
        <w:rPr>
          <w:rFonts w:asciiTheme="majorHAnsi" w:hAnsiTheme="majorHAnsi" w:cstheme="majorHAnsi"/>
        </w:rPr>
      </w:pPr>
    </w:p>
    <w:p w14:paraId="5DE53C53" w14:textId="4CDAE387" w:rsidR="00605367" w:rsidRDefault="000D6D44" w:rsidP="000A775C">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73A975D9" w14:textId="77777777" w:rsidR="00BD2D2E" w:rsidRDefault="00BD2D2E" w:rsidP="000A775C">
      <w:pPr>
        <w:rPr>
          <w:rFonts w:asciiTheme="majorHAnsi" w:hAnsiTheme="majorHAnsi" w:cstheme="majorHAnsi"/>
        </w:rPr>
      </w:pPr>
    </w:p>
    <w:p w14:paraId="29BBBAA8" w14:textId="77777777" w:rsidR="00BD2D2E" w:rsidRPr="00FA42CD" w:rsidRDefault="00BD2D2E" w:rsidP="00BD2D2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58D9629" w14:textId="77777777" w:rsidR="00BD2D2E" w:rsidRPr="00BD2D2E" w:rsidRDefault="00BD2D2E" w:rsidP="00BD2D2E">
      <w:pPr>
        <w:rPr>
          <w:rFonts w:asciiTheme="majorHAnsi" w:hAnsiTheme="majorHAnsi" w:cstheme="majorHAnsi"/>
        </w:rPr>
      </w:pPr>
      <w:r w:rsidRPr="00BD2D2E">
        <w:rPr>
          <w:rFonts w:asciiTheme="majorHAnsi" w:hAnsiTheme="majorHAnsi" w:cstheme="majorHAnsi"/>
        </w:rPr>
        <w:t>Zavarovalnica bo kadarkoli tudi v času trajanja te pogodbe, v roku osmih (8) dni od prejema poziva s strani zavarovalca, posredovala podatke o:</w:t>
      </w:r>
    </w:p>
    <w:p w14:paraId="33C681FB" w14:textId="452CFCB6"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 xml:space="preserve">svojih ustanoviteljih, družbenikih, vključno s tihimi družbeniki, delničarji, </w:t>
      </w:r>
      <w:proofErr w:type="spellStart"/>
      <w:r w:rsidRPr="00BD2D2E">
        <w:rPr>
          <w:rFonts w:asciiTheme="majorHAnsi" w:hAnsiTheme="majorHAnsi" w:cstheme="majorHAnsi"/>
        </w:rPr>
        <w:t>komandistih</w:t>
      </w:r>
      <w:proofErr w:type="spellEnd"/>
      <w:r w:rsidRPr="00BD2D2E">
        <w:rPr>
          <w:rFonts w:asciiTheme="majorHAnsi" w:hAnsiTheme="majorHAnsi" w:cstheme="majorHAnsi"/>
        </w:rPr>
        <w:t xml:space="preserve"> ali drugih lastnikih in podatke o lastniških deležih navedenih oseb in</w:t>
      </w:r>
    </w:p>
    <w:p w14:paraId="617540EA" w14:textId="75838148"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gospodarskih subjektih, za katere se glede na določbe zakona, ki ureja gospodarske družbe, šteje, da so z njim povezane družbe.</w:t>
      </w:r>
    </w:p>
    <w:p w14:paraId="6A483CD4" w14:textId="77777777" w:rsidR="00BD2D2E" w:rsidRPr="00BD2D2E" w:rsidRDefault="00BD2D2E" w:rsidP="00BD2D2E">
      <w:pPr>
        <w:rPr>
          <w:rFonts w:asciiTheme="majorHAnsi" w:hAnsiTheme="majorHAnsi" w:cstheme="majorHAnsi"/>
        </w:rPr>
      </w:pPr>
    </w:p>
    <w:p w14:paraId="66BADF48" w14:textId="70527977" w:rsidR="00BD2D2E" w:rsidRDefault="00BD2D2E" w:rsidP="00BD2D2E">
      <w:pPr>
        <w:rPr>
          <w:rFonts w:asciiTheme="majorHAnsi" w:hAnsiTheme="majorHAnsi" w:cstheme="majorHAnsi"/>
        </w:rPr>
      </w:pPr>
      <w:r w:rsidRPr="00BD2D2E">
        <w:rPr>
          <w:rFonts w:asciiTheme="majorHAnsi" w:hAnsiTheme="majorHAnsi" w:cstheme="majorHAnsi"/>
        </w:rPr>
        <w:t>V primeru, da zavarovalnica v obdobju veljavnosti pogodbe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14:paraId="65A3BF4B" w14:textId="77777777" w:rsidR="000E279F" w:rsidRPr="008D12C0" w:rsidRDefault="000E279F" w:rsidP="00BD2D2E">
      <w:pPr>
        <w:rPr>
          <w:rFonts w:asciiTheme="majorHAnsi" w:hAnsiTheme="majorHAnsi" w:cstheme="majorHAnsi"/>
        </w:rPr>
      </w:pPr>
    </w:p>
    <w:p w14:paraId="6FE96655" w14:textId="77777777" w:rsidR="00317627" w:rsidRDefault="00317627" w:rsidP="000A775C">
      <w:pPr>
        <w:pStyle w:val="Naslov1"/>
        <w:rPr>
          <w:rFonts w:asciiTheme="minorHAnsi" w:hAnsiTheme="minorHAnsi" w:cstheme="minorHAnsi"/>
          <w:szCs w:val="24"/>
        </w:rPr>
      </w:pPr>
      <w:bookmarkStart w:id="45" w:name="_Toc227573276"/>
      <w:r w:rsidRPr="004B4730">
        <w:rPr>
          <w:rFonts w:asciiTheme="minorHAnsi" w:hAnsiTheme="minorHAnsi" w:cstheme="minorHAnsi"/>
          <w:szCs w:val="24"/>
        </w:rPr>
        <w:t>PREHODNA IN KONČNA DOLOČILA</w:t>
      </w:r>
      <w:bookmarkEnd w:id="45"/>
    </w:p>
    <w:p w14:paraId="4A9F5389" w14:textId="77777777" w:rsidR="00BD2D2E" w:rsidRPr="00BD2D2E" w:rsidRDefault="00BD2D2E" w:rsidP="00BD2D2E"/>
    <w:p w14:paraId="6E05EB12" w14:textId="77777777" w:rsidR="00BD2D2E" w:rsidRPr="004B4730" w:rsidRDefault="00BD2D2E" w:rsidP="00BD2D2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8DEFFBF" w14:textId="20A7C44E" w:rsidR="00BD2D2E" w:rsidRPr="00BD2D2E" w:rsidRDefault="00BD2D2E" w:rsidP="00BD2D2E">
      <w:r w:rsidRPr="00A95B48">
        <w:rPr>
          <w:rFonts w:cs="Arial"/>
        </w:rPr>
        <w:t>Pogodba</w:t>
      </w:r>
      <w:r>
        <w:rPr>
          <w:rFonts w:cs="Arial"/>
        </w:rPr>
        <w:t xml:space="preserve"> se spremeni ali dopolni s pisnim dodatkom, ki ga sprejmeta in podpišeta obe pogodbeni stranki. Če katerakoli od določb tega pogodbe postane neveljavna, se neveljavna določba nadomesti z veljavno, ki mora čim bolj ustrezati namenu, ki ga je želela doseči neveljavna določba.</w:t>
      </w:r>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4E2E8F04"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7F39DE">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7F39DE">
        <w:rPr>
          <w:rFonts w:ascii="Arial" w:hAnsi="Arial" w:cs="Arial"/>
          <w:b w:val="0"/>
          <w:color w:val="auto"/>
          <w:sz w:val="22"/>
          <w:szCs w:val="22"/>
        </w:rPr>
        <w:t>Z</w:t>
      </w:r>
      <w:r w:rsidRPr="008E036E">
        <w:rPr>
          <w:rFonts w:ascii="Arial" w:hAnsi="Arial" w:cs="Arial"/>
          <w:b w:val="0"/>
          <w:color w:val="auto"/>
          <w:sz w:val="22"/>
          <w:szCs w:val="22"/>
        </w:rPr>
        <w:t>akona o blagovnih rezervah</w:t>
      </w:r>
      <w:r w:rsidR="007F39DE">
        <w:rPr>
          <w:rFonts w:ascii="Arial" w:hAnsi="Arial" w:cs="Arial"/>
          <w:b w:val="0"/>
          <w:color w:val="auto"/>
          <w:sz w:val="22"/>
          <w:szCs w:val="22"/>
        </w:rPr>
        <w:t>, Zakona o zavarovalništvu</w:t>
      </w:r>
      <w:r w:rsidRPr="008E036E">
        <w:rPr>
          <w:rFonts w:ascii="Arial" w:hAnsi="Arial" w:cs="Arial"/>
          <w:b w:val="0"/>
          <w:color w:val="auto"/>
          <w:sz w:val="22"/>
          <w:szCs w:val="22"/>
        </w:rPr>
        <w:t xml:space="preserve">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708617A6" w:rsidR="0021770C" w:rsidRDefault="0021770C" w:rsidP="0021770C">
      <w:pPr>
        <w:rPr>
          <w:rFonts w:cs="Arial"/>
          <w:i/>
          <w:sz w:val="18"/>
          <w:szCs w:val="18"/>
        </w:rPr>
      </w:pPr>
      <w:r w:rsidRPr="005310B3">
        <w:rPr>
          <w:rFonts w:cs="Arial"/>
        </w:rPr>
        <w:t xml:space="preserve">Pogodba je podpisana v </w:t>
      </w:r>
      <w:r w:rsidR="00BD2D2E">
        <w:rPr>
          <w:rFonts w:cs="Arial"/>
        </w:rPr>
        <w:t>štirih</w:t>
      </w:r>
      <w:r w:rsidRPr="005310B3">
        <w:rPr>
          <w:rFonts w:cs="Arial"/>
        </w:rPr>
        <w:t xml:space="preserve"> (</w:t>
      </w:r>
      <w:r w:rsidR="00BD2D2E">
        <w:rPr>
          <w:rFonts w:cs="Arial"/>
        </w:rPr>
        <w:t>4</w:t>
      </w:r>
      <w:r w:rsidRPr="005310B3">
        <w:rPr>
          <w:rFonts w:cs="Arial"/>
        </w:rPr>
        <w:t xml:space="preserve">) originalnih izvodih, tako da vsaka pogodbena stranka prejme po </w:t>
      </w:r>
      <w:r w:rsidR="00BD2D2E">
        <w:rPr>
          <w:rFonts w:cs="Arial"/>
        </w:rPr>
        <w:t xml:space="preserve">dva </w:t>
      </w:r>
      <w:r w:rsidRPr="005310B3">
        <w:rPr>
          <w:rFonts w:cs="Arial"/>
        </w:rPr>
        <w:t>(</w:t>
      </w:r>
      <w:r w:rsidR="00BD2D2E">
        <w:rPr>
          <w:rFonts w:cs="Arial"/>
        </w:rPr>
        <w:t>2</w:t>
      </w:r>
      <w:r w:rsidRPr="005310B3">
        <w:rPr>
          <w:rFonts w:cs="Arial"/>
        </w:rPr>
        <w:t>) izvod</w:t>
      </w:r>
      <w:r w:rsidR="00BD2D2E">
        <w:rPr>
          <w:rFonts w:cs="Arial"/>
        </w:rPr>
        <w:t>a</w:t>
      </w:r>
      <w:r w:rsidRPr="005310B3">
        <w:rPr>
          <w:rFonts w:cs="Arial"/>
        </w:rPr>
        <w:t>.</w:t>
      </w:r>
      <w:r w:rsidRPr="005310B3">
        <w:rPr>
          <w:rFonts w:cs="Arial"/>
          <w:i/>
          <w:sz w:val="18"/>
          <w:szCs w:val="18"/>
        </w:rPr>
        <w:t xml:space="preserve"> </w:t>
      </w:r>
    </w:p>
    <w:p w14:paraId="23B555F5" w14:textId="77777777" w:rsidR="00D356DC" w:rsidRDefault="00D356DC" w:rsidP="0021770C">
      <w:pPr>
        <w:rPr>
          <w:rFonts w:cs="Arial"/>
          <w:i/>
          <w:sz w:val="18"/>
          <w:szCs w:val="18"/>
        </w:rPr>
      </w:pPr>
    </w:p>
    <w:p w14:paraId="441C5E43" w14:textId="77777777" w:rsidR="00D356DC" w:rsidRPr="005310B3" w:rsidRDefault="00D356DC" w:rsidP="0021770C">
      <w:pPr>
        <w:rPr>
          <w:rFonts w:cs="Arial"/>
          <w:i/>
          <w:sz w:val="18"/>
          <w:szCs w:val="18"/>
        </w:rPr>
      </w:pP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lastRenderedPageBreak/>
        <w:t>člen</w:t>
      </w:r>
      <w:r w:rsidR="00762580" w:rsidRPr="004B4730">
        <w:rPr>
          <w:rFonts w:asciiTheme="minorHAnsi" w:hAnsiTheme="minorHAnsi" w:cstheme="minorHAnsi"/>
          <w:b/>
        </w:rPr>
        <w:t xml:space="preserve"> </w:t>
      </w:r>
    </w:p>
    <w:p w14:paraId="50B0DE2B" w14:textId="68164107" w:rsidR="003229CD" w:rsidRPr="005310B3" w:rsidRDefault="003229CD" w:rsidP="003229CD">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 xml:space="preserve">pod </w:t>
      </w:r>
      <w:proofErr w:type="spellStart"/>
      <w:r w:rsidRPr="005310B3">
        <w:rPr>
          <w:rFonts w:asciiTheme="minorHAnsi" w:hAnsiTheme="minorHAnsi" w:cstheme="minorHAnsi"/>
        </w:rPr>
        <w:t>odložnim</w:t>
      </w:r>
      <w:proofErr w:type="spellEnd"/>
      <w:r w:rsidRPr="005310B3">
        <w:rPr>
          <w:rFonts w:asciiTheme="minorHAnsi" w:hAnsiTheme="minorHAnsi" w:cstheme="minorHAnsi"/>
        </w:rPr>
        <w:t xml:space="preserve"> pogojem predložitve finančnega zavarovanja za dobro izvedbo pogodbenih obveznosti</w:t>
      </w:r>
      <w:r w:rsidR="00BD2D2E">
        <w:rPr>
          <w:rFonts w:asciiTheme="minorHAnsi" w:hAnsiTheme="minorHAnsi" w:cstheme="minorHAnsi"/>
        </w:rPr>
        <w:t xml:space="preserve">, </w:t>
      </w:r>
      <w:r w:rsidR="00BD2D2E">
        <w:rPr>
          <w:rFonts w:cs="Arial"/>
        </w:rPr>
        <w:t>uporablja pa se za čas od 01.01.202</w:t>
      </w:r>
      <w:r w:rsidR="00547EEC">
        <w:rPr>
          <w:rFonts w:cs="Arial"/>
        </w:rPr>
        <w:t>7</w:t>
      </w:r>
      <w:r w:rsidR="00BD2D2E">
        <w:rPr>
          <w:rFonts w:cs="Arial"/>
        </w:rPr>
        <w:t xml:space="preserve"> od 00:00 ure dalje do 31.12.20</w:t>
      </w:r>
      <w:r w:rsidR="003E2FAE">
        <w:rPr>
          <w:rFonts w:cs="Arial"/>
        </w:rPr>
        <w:t>2</w:t>
      </w:r>
      <w:r w:rsidR="00FB17B2">
        <w:rPr>
          <w:rFonts w:cs="Arial"/>
        </w:rPr>
        <w:t>8</w:t>
      </w:r>
      <w:r w:rsidR="00BD2D2E">
        <w:rPr>
          <w:rFonts w:cs="Arial"/>
        </w:rPr>
        <w:t xml:space="preserve"> do 24:00 ur</w:t>
      </w:r>
      <w:r w:rsidR="00BD2D2E" w:rsidRPr="00F04421">
        <w:rPr>
          <w:rFonts w:cs="Arial"/>
        </w:rPr>
        <w:t>e</w:t>
      </w:r>
      <w:r w:rsidR="00F04421" w:rsidRPr="00F04421">
        <w:rPr>
          <w:rFonts w:cs="Arial"/>
        </w:rPr>
        <w:t>.</w:t>
      </w:r>
    </w:p>
    <w:p w14:paraId="2C480398" w14:textId="77777777" w:rsidR="003229CD" w:rsidRPr="003229CD" w:rsidRDefault="003229CD" w:rsidP="003229CD">
      <w:pPr>
        <w:rPr>
          <w:rFonts w:cs="Arial"/>
        </w:rPr>
      </w:pP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1016C8B9" w:rsidR="00762580" w:rsidRPr="004B4730" w:rsidRDefault="000E279F" w:rsidP="000A775C">
            <w:pPr>
              <w:jc w:val="center"/>
              <w:rPr>
                <w:rFonts w:asciiTheme="minorHAnsi" w:hAnsiTheme="minorHAnsi" w:cstheme="minorHAnsi"/>
              </w:rPr>
            </w:pPr>
            <w:r>
              <w:rPr>
                <w:rFonts w:asciiTheme="minorHAnsi" w:hAnsiTheme="minorHAnsi" w:cstheme="minorHAnsi"/>
              </w:rPr>
              <w:t>ZAVAROVALNICA</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5041AF01" w:rsidR="00762580" w:rsidRPr="004B4730" w:rsidRDefault="000E279F" w:rsidP="000A775C">
            <w:pPr>
              <w:jc w:val="center"/>
              <w:rPr>
                <w:rFonts w:asciiTheme="minorHAnsi" w:hAnsiTheme="minorHAnsi" w:cstheme="minorHAnsi"/>
              </w:rPr>
            </w:pPr>
            <w:r>
              <w:rPr>
                <w:rFonts w:asciiTheme="minorHAnsi" w:hAnsiTheme="minorHAnsi" w:cstheme="minorHAnsi"/>
              </w:rPr>
              <w:t>ZAVAROVALEC</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25104117" w:rsidR="003229CD" w:rsidRPr="005310B3" w:rsidRDefault="00FF31F8" w:rsidP="003229CD">
            <w:pPr>
              <w:jc w:val="center"/>
              <w:rPr>
                <w:rFonts w:cs="Arial"/>
              </w:rPr>
            </w:pPr>
            <w:r>
              <w:rPr>
                <w:rFonts w:cs="Arial"/>
              </w:rPr>
              <w:t>D</w:t>
            </w:r>
            <w:r w:rsidR="00E7546D">
              <w:rPr>
                <w:rFonts w:cs="Arial"/>
              </w:rPr>
              <w:t>irektor</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71797" w14:textId="77777777" w:rsidR="00C01DA4" w:rsidRDefault="00C01DA4">
      <w:r>
        <w:separator/>
      </w:r>
    </w:p>
  </w:endnote>
  <w:endnote w:type="continuationSeparator" w:id="0">
    <w:p w14:paraId="4E39515E" w14:textId="77777777" w:rsidR="00C01DA4" w:rsidRDefault="00C01DA4">
      <w:r>
        <w:continuationSeparator/>
      </w:r>
    </w:p>
  </w:endnote>
  <w:endnote w:type="continuationNotice" w:id="1">
    <w:p w14:paraId="207C4DFA" w14:textId="77777777" w:rsidR="00C01DA4" w:rsidRDefault="00C01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B9678" w14:textId="57AE526C" w:rsidR="003501BB" w:rsidRPr="00526E26" w:rsidRDefault="003501BB"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A0D4A">
      <w:rPr>
        <w:rStyle w:val="tevilkastrani"/>
        <w:noProof/>
      </w:rPr>
      <w:t>15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A0D4A">
      <w:rPr>
        <w:rStyle w:val="tevilkastrani"/>
        <w:noProof/>
      </w:rPr>
      <w:t>18</w:t>
    </w:r>
    <w:r w:rsidRPr="00526E26">
      <w:rPr>
        <w:rStyle w:val="tevilkastrani"/>
      </w:rPr>
      <w:fldChar w:fldCharType="end"/>
    </w:r>
  </w:p>
  <w:p w14:paraId="4EF82A12" w14:textId="77777777" w:rsidR="003501BB" w:rsidRDefault="003501BB"/>
  <w:p w14:paraId="2172E263" w14:textId="77777777" w:rsidR="003501BB" w:rsidRPr="00FC6CF0" w:rsidRDefault="003501BB" w:rsidP="00001218">
    <w:pPr>
      <w:pStyle w:val="Glava"/>
      <w:rPr>
        <w:rFonts w:cs="Arial"/>
        <w:sz w:val="2"/>
        <w:szCs w:val="2"/>
      </w:rPr>
    </w:pPr>
  </w:p>
  <w:p w14:paraId="4F63AE61" w14:textId="77777777" w:rsidR="003501BB" w:rsidRPr="00FC6CF0" w:rsidRDefault="003501BB">
    <w:pPr>
      <w:pStyle w:val="Glava"/>
      <w:rPr>
        <w:rFonts w:cs="Arial"/>
        <w:sz w:val="2"/>
        <w:szCs w:val="2"/>
      </w:rPr>
    </w:pPr>
  </w:p>
  <w:p w14:paraId="3E25A4D7" w14:textId="77777777" w:rsidR="003501BB" w:rsidRPr="00FC6CF0" w:rsidRDefault="003501BB"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3123" w14:textId="4F8B5AE3" w:rsidR="003501BB" w:rsidRPr="00526E26" w:rsidRDefault="003501BB"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A0D4A">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A0D4A">
      <w:rPr>
        <w:rStyle w:val="tevilkastrani"/>
        <w:noProof/>
      </w:rPr>
      <w:t>18</w:t>
    </w:r>
    <w:r w:rsidRPr="00526E26">
      <w:rPr>
        <w:rStyle w:val="tevilkastrani"/>
      </w:rPr>
      <w:fldChar w:fldCharType="end"/>
    </w:r>
  </w:p>
  <w:p w14:paraId="4604F597" w14:textId="77777777" w:rsidR="003501BB" w:rsidRDefault="003501BB"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4D78C" w14:textId="77777777" w:rsidR="00C01DA4" w:rsidRDefault="00C01DA4">
      <w:r>
        <w:separator/>
      </w:r>
    </w:p>
  </w:footnote>
  <w:footnote w:type="continuationSeparator" w:id="0">
    <w:p w14:paraId="0357FA4A" w14:textId="77777777" w:rsidR="00C01DA4" w:rsidRDefault="00C01DA4">
      <w:r>
        <w:continuationSeparator/>
      </w:r>
    </w:p>
  </w:footnote>
  <w:footnote w:type="continuationNotice" w:id="1">
    <w:p w14:paraId="15297E0B" w14:textId="77777777" w:rsidR="00C01DA4" w:rsidRDefault="00C01D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501BB" w:rsidRPr="00A1445A" w14:paraId="477F4E0D" w14:textId="77777777" w:rsidTr="00D80C2B">
      <w:tc>
        <w:tcPr>
          <w:tcW w:w="4039" w:type="dxa"/>
          <w:tcBorders>
            <w:bottom w:val="single" w:sz="4" w:space="0" w:color="auto"/>
          </w:tcBorders>
        </w:tcPr>
        <w:p w14:paraId="1E78726A" w14:textId="77777777" w:rsidR="003501BB" w:rsidRPr="00A04B00" w:rsidRDefault="003501BB" w:rsidP="0032212C">
          <w:pPr>
            <w:ind w:right="6"/>
            <w:rPr>
              <w:rFonts w:cs="Arial"/>
              <w:b/>
              <w:color w:val="000000"/>
            </w:rPr>
          </w:pPr>
          <w:r w:rsidRPr="00A04B00">
            <w:rPr>
              <w:rFonts w:cs="Arial"/>
              <w:b/>
              <w:color w:val="000000"/>
            </w:rPr>
            <w:t>Zavod Republike Slovenije</w:t>
          </w:r>
        </w:p>
        <w:p w14:paraId="0DCA08D4" w14:textId="77777777" w:rsidR="003501BB" w:rsidRPr="00A04B00" w:rsidRDefault="003501BB" w:rsidP="0032212C">
          <w:pPr>
            <w:ind w:right="6"/>
            <w:rPr>
              <w:rFonts w:cs="Arial"/>
              <w:b/>
              <w:color w:val="000000"/>
            </w:rPr>
          </w:pPr>
          <w:r w:rsidRPr="00A04B00">
            <w:rPr>
              <w:rFonts w:cs="Arial"/>
              <w:b/>
              <w:color w:val="000000"/>
            </w:rPr>
            <w:t>za blagovne rezerve</w:t>
          </w:r>
        </w:p>
        <w:p w14:paraId="1AC168F6" w14:textId="77777777" w:rsidR="003501BB" w:rsidRPr="00A04B00" w:rsidRDefault="003501BB" w:rsidP="0032212C">
          <w:pPr>
            <w:ind w:right="6"/>
            <w:rPr>
              <w:rFonts w:cs="Arial"/>
              <w:color w:val="000000"/>
              <w:spacing w:val="-2"/>
            </w:rPr>
          </w:pPr>
        </w:p>
        <w:p w14:paraId="08E464D6" w14:textId="77777777" w:rsidR="003501BB" w:rsidRPr="00C0552D" w:rsidRDefault="003501BB" w:rsidP="0032212C">
          <w:pPr>
            <w:ind w:right="6"/>
            <w:rPr>
              <w:rFonts w:cs="Arial"/>
              <w:color w:val="000000"/>
              <w:spacing w:val="-2"/>
            </w:rPr>
          </w:pPr>
          <w:r w:rsidRPr="00C0552D">
            <w:rPr>
              <w:rFonts w:cs="Arial"/>
              <w:color w:val="000000"/>
              <w:spacing w:val="-2"/>
            </w:rPr>
            <w:t>Dunajska cesta 106, SI-1000 Ljubljana</w:t>
          </w:r>
        </w:p>
        <w:p w14:paraId="3CFD1373" w14:textId="77777777" w:rsidR="003501BB" w:rsidRPr="00C0552D" w:rsidRDefault="003501BB"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53DFF4F9" w14:textId="77777777" w:rsidR="003501BB" w:rsidRPr="00A1445A" w:rsidRDefault="003501BB"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51C5D843" w14:textId="77777777" w:rsidR="003501BB" w:rsidRDefault="003501BB"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3501BB" w:rsidRPr="00A1445A" w:rsidRDefault="003501BB"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3501BB" w:rsidRPr="00A1445A" w:rsidRDefault="003501BB"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3501BB" w:rsidRPr="00A1445A" w14:paraId="6AFB445B" w14:textId="77777777" w:rsidTr="00D80C2B">
      <w:tc>
        <w:tcPr>
          <w:tcW w:w="4039" w:type="dxa"/>
          <w:tcBorders>
            <w:top w:val="single" w:sz="4" w:space="0" w:color="auto"/>
          </w:tcBorders>
        </w:tcPr>
        <w:p w14:paraId="79E232D1" w14:textId="5FD41225" w:rsidR="003501BB" w:rsidRPr="009136FE" w:rsidRDefault="003501BB" w:rsidP="0032212C">
          <w:pPr>
            <w:ind w:right="6"/>
            <w:rPr>
              <w:rFonts w:cs="Arial"/>
              <w:color w:val="000000"/>
              <w:sz w:val="18"/>
              <w:szCs w:val="18"/>
            </w:rPr>
          </w:pPr>
          <w:r>
            <w:rPr>
              <w:rFonts w:cs="Arial"/>
              <w:color w:val="000000"/>
              <w:sz w:val="16"/>
              <w:szCs w:val="16"/>
            </w:rPr>
            <w:t>KONKURENČNI POSTOPEK S POGAJANJI – 1. faza - STORITEV</w:t>
          </w:r>
        </w:p>
      </w:tc>
      <w:tc>
        <w:tcPr>
          <w:tcW w:w="1418" w:type="dxa"/>
          <w:tcBorders>
            <w:top w:val="single" w:sz="4" w:space="0" w:color="auto"/>
          </w:tcBorders>
        </w:tcPr>
        <w:p w14:paraId="75C483EB" w14:textId="77777777" w:rsidR="003501BB" w:rsidRPr="00A1445A" w:rsidRDefault="003501BB" w:rsidP="0032212C">
          <w:pPr>
            <w:rPr>
              <w:rFonts w:cs="Arial"/>
              <w:color w:val="000000"/>
            </w:rPr>
          </w:pPr>
        </w:p>
      </w:tc>
      <w:tc>
        <w:tcPr>
          <w:tcW w:w="3775" w:type="dxa"/>
          <w:tcBorders>
            <w:top w:val="single" w:sz="4" w:space="0" w:color="auto"/>
          </w:tcBorders>
        </w:tcPr>
        <w:p w14:paraId="0F05C24A" w14:textId="77777777" w:rsidR="003501BB" w:rsidRPr="00977346" w:rsidRDefault="003501BB"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3501BB" w:rsidRPr="00346BC8" w:rsidRDefault="003501BB"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3501BB" w:rsidRDefault="003501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B85D19"/>
    <w:multiLevelType w:val="hybridMultilevel"/>
    <w:tmpl w:val="F136329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0123A3E"/>
    <w:multiLevelType w:val="hybridMultilevel"/>
    <w:tmpl w:val="509024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1907285"/>
    <w:multiLevelType w:val="hybridMultilevel"/>
    <w:tmpl w:val="71924BF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268CA"/>
    <w:multiLevelType w:val="hybridMultilevel"/>
    <w:tmpl w:val="C8F285E2"/>
    <w:lvl w:ilvl="0" w:tplc="2876BB56">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C1640B0"/>
    <w:multiLevelType w:val="hybridMultilevel"/>
    <w:tmpl w:val="EAD0BE82"/>
    <w:lvl w:ilvl="0" w:tplc="04240001">
      <w:start w:val="1"/>
      <w:numFmt w:val="bullet"/>
      <w:lvlText w:val=""/>
      <w:lvlJc w:val="left"/>
      <w:pPr>
        <w:ind w:left="720" w:hanging="360"/>
      </w:pPr>
      <w:rPr>
        <w:rFonts w:ascii="Symbol" w:hAnsi="Symbol" w:hint="default"/>
      </w:rPr>
    </w:lvl>
    <w:lvl w:ilvl="1" w:tplc="B2142050">
      <w:numFmt w:val="bullet"/>
      <w:lvlText w:val="•"/>
      <w:lvlJc w:val="left"/>
      <w:pPr>
        <w:ind w:left="1790" w:hanging="71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E5A59"/>
    <w:multiLevelType w:val="hybridMultilevel"/>
    <w:tmpl w:val="9C306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016941"/>
    <w:multiLevelType w:val="hybridMultilevel"/>
    <w:tmpl w:val="3B105A4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9" w15:restartNumberingAfterBreak="0">
    <w:nsid w:val="4F08352C"/>
    <w:multiLevelType w:val="hybridMultilevel"/>
    <w:tmpl w:val="40FEA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45371E"/>
    <w:multiLevelType w:val="hybridMultilevel"/>
    <w:tmpl w:val="6D82A3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9F62A6"/>
    <w:multiLevelType w:val="hybridMultilevel"/>
    <w:tmpl w:val="F940A8C0"/>
    <w:lvl w:ilvl="0" w:tplc="10D63E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E849EF"/>
    <w:multiLevelType w:val="hybridMultilevel"/>
    <w:tmpl w:val="3A4A90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D22576"/>
    <w:multiLevelType w:val="hybridMultilevel"/>
    <w:tmpl w:val="EA369F68"/>
    <w:lvl w:ilvl="0" w:tplc="C3786D1A">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DF0F1F"/>
    <w:multiLevelType w:val="hybridMultilevel"/>
    <w:tmpl w:val="D11CA8CE"/>
    <w:lvl w:ilvl="0" w:tplc="8412251A">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4466045">
    <w:abstractNumId w:val="23"/>
  </w:num>
  <w:num w:numId="2" w16cid:durableId="1003749634">
    <w:abstractNumId w:val="9"/>
  </w:num>
  <w:num w:numId="3" w16cid:durableId="1245457378">
    <w:abstractNumId w:val="43"/>
  </w:num>
  <w:num w:numId="4" w16cid:durableId="512650228">
    <w:abstractNumId w:val="10"/>
  </w:num>
  <w:num w:numId="5" w16cid:durableId="2075202987">
    <w:abstractNumId w:val="39"/>
  </w:num>
  <w:num w:numId="6" w16cid:durableId="730036095">
    <w:abstractNumId w:val="1"/>
  </w:num>
  <w:num w:numId="7" w16cid:durableId="1511942661">
    <w:abstractNumId w:val="14"/>
  </w:num>
  <w:num w:numId="8" w16cid:durableId="606043781">
    <w:abstractNumId w:val="25"/>
  </w:num>
  <w:num w:numId="9" w16cid:durableId="1522233392">
    <w:abstractNumId w:val="30"/>
  </w:num>
  <w:num w:numId="10" w16cid:durableId="718164131">
    <w:abstractNumId w:val="35"/>
  </w:num>
  <w:num w:numId="11" w16cid:durableId="676614969">
    <w:abstractNumId w:val="3"/>
  </w:num>
  <w:num w:numId="12" w16cid:durableId="527985527">
    <w:abstractNumId w:val="38"/>
  </w:num>
  <w:num w:numId="13" w16cid:durableId="810171999">
    <w:abstractNumId w:val="33"/>
  </w:num>
  <w:num w:numId="14" w16cid:durableId="858665810">
    <w:abstractNumId w:val="19"/>
  </w:num>
  <w:num w:numId="15" w16cid:durableId="2002391027">
    <w:abstractNumId w:val="41"/>
  </w:num>
  <w:num w:numId="16" w16cid:durableId="597638695">
    <w:abstractNumId w:val="0"/>
  </w:num>
  <w:num w:numId="17" w16cid:durableId="626393464">
    <w:abstractNumId w:val="18"/>
  </w:num>
  <w:num w:numId="18" w16cid:durableId="1994292462">
    <w:abstractNumId w:val="24"/>
  </w:num>
  <w:num w:numId="19" w16cid:durableId="125621028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0151839">
    <w:abstractNumId w:val="40"/>
  </w:num>
  <w:num w:numId="21" w16cid:durableId="1849633223">
    <w:abstractNumId w:val="42"/>
  </w:num>
  <w:num w:numId="22" w16cid:durableId="861166416">
    <w:abstractNumId w:val="2"/>
  </w:num>
  <w:num w:numId="23" w16cid:durableId="816454820">
    <w:abstractNumId w:val="36"/>
  </w:num>
  <w:num w:numId="24" w16cid:durableId="461459249">
    <w:abstractNumId w:val="37"/>
  </w:num>
  <w:num w:numId="25" w16cid:durableId="117727102">
    <w:abstractNumId w:val="28"/>
  </w:num>
  <w:num w:numId="26" w16cid:durableId="1332484891">
    <w:abstractNumId w:val="26"/>
  </w:num>
  <w:num w:numId="27" w16cid:durableId="1445611946">
    <w:abstractNumId w:val="21"/>
  </w:num>
  <w:num w:numId="28" w16cid:durableId="627397339">
    <w:abstractNumId w:val="12"/>
  </w:num>
  <w:num w:numId="29" w16cid:durableId="624117962">
    <w:abstractNumId w:val="16"/>
  </w:num>
  <w:num w:numId="30" w16cid:durableId="1850024595">
    <w:abstractNumId w:val="15"/>
  </w:num>
  <w:num w:numId="31" w16cid:durableId="1544631813">
    <w:abstractNumId w:val="11"/>
  </w:num>
  <w:num w:numId="32" w16cid:durableId="1434209246">
    <w:abstractNumId w:val="32"/>
  </w:num>
  <w:num w:numId="33" w16cid:durableId="789207438">
    <w:abstractNumId w:val="20"/>
  </w:num>
  <w:num w:numId="34" w16cid:durableId="1755742036">
    <w:abstractNumId w:val="27"/>
  </w:num>
  <w:num w:numId="35" w16cid:durableId="1555235140">
    <w:abstractNumId w:val="17"/>
  </w:num>
  <w:num w:numId="36" w16cid:durableId="488058843">
    <w:abstractNumId w:val="6"/>
  </w:num>
  <w:num w:numId="37" w16cid:durableId="1439713041">
    <w:abstractNumId w:val="7"/>
  </w:num>
  <w:num w:numId="38" w16cid:durableId="145708294">
    <w:abstractNumId w:val="5"/>
  </w:num>
  <w:num w:numId="39" w16cid:durableId="1281258391">
    <w:abstractNumId w:val="8"/>
  </w:num>
  <w:num w:numId="40" w16cid:durableId="1204292398">
    <w:abstractNumId w:val="46"/>
  </w:num>
  <w:num w:numId="41" w16cid:durableId="463013295">
    <w:abstractNumId w:val="31"/>
  </w:num>
  <w:num w:numId="42" w16cid:durableId="448281855">
    <w:abstractNumId w:val="22"/>
  </w:num>
  <w:num w:numId="43" w16cid:durableId="1922833855">
    <w:abstractNumId w:val="34"/>
  </w:num>
  <w:num w:numId="44" w16cid:durableId="570701045">
    <w:abstractNumId w:val="44"/>
  </w:num>
  <w:num w:numId="45" w16cid:durableId="590092595">
    <w:abstractNumId w:val="29"/>
  </w:num>
  <w:num w:numId="46" w16cid:durableId="417409162">
    <w:abstractNumId w:val="45"/>
  </w:num>
  <w:num w:numId="47" w16cid:durableId="1401636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21775"/>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67904"/>
    <w:rsid w:val="00071D42"/>
    <w:rsid w:val="00075D17"/>
    <w:rsid w:val="00075E79"/>
    <w:rsid w:val="00076C47"/>
    <w:rsid w:val="000825DD"/>
    <w:rsid w:val="00083174"/>
    <w:rsid w:val="000878B8"/>
    <w:rsid w:val="00087C9B"/>
    <w:rsid w:val="00090191"/>
    <w:rsid w:val="00096243"/>
    <w:rsid w:val="00096BE4"/>
    <w:rsid w:val="00097965"/>
    <w:rsid w:val="000A0107"/>
    <w:rsid w:val="000A5548"/>
    <w:rsid w:val="000A72E5"/>
    <w:rsid w:val="000A75A9"/>
    <w:rsid w:val="000A775C"/>
    <w:rsid w:val="000B0807"/>
    <w:rsid w:val="000B1DDE"/>
    <w:rsid w:val="000B4120"/>
    <w:rsid w:val="000C23A5"/>
    <w:rsid w:val="000C4583"/>
    <w:rsid w:val="000C623E"/>
    <w:rsid w:val="000C7E9D"/>
    <w:rsid w:val="000D0294"/>
    <w:rsid w:val="000D0888"/>
    <w:rsid w:val="000D305E"/>
    <w:rsid w:val="000D4DAE"/>
    <w:rsid w:val="000D6D44"/>
    <w:rsid w:val="000D70CB"/>
    <w:rsid w:val="000D76C2"/>
    <w:rsid w:val="000E1875"/>
    <w:rsid w:val="000E279F"/>
    <w:rsid w:val="000E41E1"/>
    <w:rsid w:val="000E480B"/>
    <w:rsid w:val="000E4D06"/>
    <w:rsid w:val="000E5603"/>
    <w:rsid w:val="000E7023"/>
    <w:rsid w:val="000E7050"/>
    <w:rsid w:val="000F7E86"/>
    <w:rsid w:val="00101B68"/>
    <w:rsid w:val="001140F0"/>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875A1"/>
    <w:rsid w:val="00190F0A"/>
    <w:rsid w:val="00193554"/>
    <w:rsid w:val="001935AD"/>
    <w:rsid w:val="00196845"/>
    <w:rsid w:val="0019783A"/>
    <w:rsid w:val="001A192F"/>
    <w:rsid w:val="001A2816"/>
    <w:rsid w:val="001A283A"/>
    <w:rsid w:val="001A4419"/>
    <w:rsid w:val="001A5D06"/>
    <w:rsid w:val="001A65EC"/>
    <w:rsid w:val="001A7BD0"/>
    <w:rsid w:val="001B18AF"/>
    <w:rsid w:val="001B1CA3"/>
    <w:rsid w:val="001B4A54"/>
    <w:rsid w:val="001B792D"/>
    <w:rsid w:val="001B7B0A"/>
    <w:rsid w:val="001C222A"/>
    <w:rsid w:val="001C5603"/>
    <w:rsid w:val="001C5E91"/>
    <w:rsid w:val="001D101F"/>
    <w:rsid w:val="001D16E0"/>
    <w:rsid w:val="001D2641"/>
    <w:rsid w:val="001D5C2E"/>
    <w:rsid w:val="001D637E"/>
    <w:rsid w:val="001D694D"/>
    <w:rsid w:val="001D7F99"/>
    <w:rsid w:val="001E38DD"/>
    <w:rsid w:val="001E5929"/>
    <w:rsid w:val="001E5EF2"/>
    <w:rsid w:val="001E721E"/>
    <w:rsid w:val="001F2C55"/>
    <w:rsid w:val="001F5080"/>
    <w:rsid w:val="001F6F0F"/>
    <w:rsid w:val="00201E76"/>
    <w:rsid w:val="0020233B"/>
    <w:rsid w:val="00203206"/>
    <w:rsid w:val="002064A5"/>
    <w:rsid w:val="00215752"/>
    <w:rsid w:val="00215C7D"/>
    <w:rsid w:val="0021770C"/>
    <w:rsid w:val="002226A0"/>
    <w:rsid w:val="00222C44"/>
    <w:rsid w:val="00223BCF"/>
    <w:rsid w:val="0022685F"/>
    <w:rsid w:val="002272AA"/>
    <w:rsid w:val="00227FB0"/>
    <w:rsid w:val="00230C4D"/>
    <w:rsid w:val="00231CFA"/>
    <w:rsid w:val="00235E41"/>
    <w:rsid w:val="00237B33"/>
    <w:rsid w:val="002413BB"/>
    <w:rsid w:val="00241698"/>
    <w:rsid w:val="00241A15"/>
    <w:rsid w:val="002512B6"/>
    <w:rsid w:val="00251D3F"/>
    <w:rsid w:val="002530DE"/>
    <w:rsid w:val="002535E1"/>
    <w:rsid w:val="002573CF"/>
    <w:rsid w:val="00257998"/>
    <w:rsid w:val="002618E0"/>
    <w:rsid w:val="00263943"/>
    <w:rsid w:val="00264261"/>
    <w:rsid w:val="00266D9D"/>
    <w:rsid w:val="00267619"/>
    <w:rsid w:val="002711AE"/>
    <w:rsid w:val="00273761"/>
    <w:rsid w:val="00274F6B"/>
    <w:rsid w:val="0027504B"/>
    <w:rsid w:val="00276E18"/>
    <w:rsid w:val="00277706"/>
    <w:rsid w:val="00280C83"/>
    <w:rsid w:val="00280DFD"/>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6383"/>
    <w:rsid w:val="002D6A3C"/>
    <w:rsid w:val="002D73A8"/>
    <w:rsid w:val="002E01C4"/>
    <w:rsid w:val="002E04F4"/>
    <w:rsid w:val="002E1329"/>
    <w:rsid w:val="002E2FD3"/>
    <w:rsid w:val="002E372C"/>
    <w:rsid w:val="002E3FE4"/>
    <w:rsid w:val="002E6B63"/>
    <w:rsid w:val="002F0041"/>
    <w:rsid w:val="002F551E"/>
    <w:rsid w:val="002F5E36"/>
    <w:rsid w:val="002F68A9"/>
    <w:rsid w:val="00301033"/>
    <w:rsid w:val="00302645"/>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5E0"/>
    <w:rsid w:val="003469E9"/>
    <w:rsid w:val="00346BC8"/>
    <w:rsid w:val="00346E68"/>
    <w:rsid w:val="003501BB"/>
    <w:rsid w:val="0035043A"/>
    <w:rsid w:val="003546D3"/>
    <w:rsid w:val="00360A38"/>
    <w:rsid w:val="0036155A"/>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C7AA4"/>
    <w:rsid w:val="003D1272"/>
    <w:rsid w:val="003D28F1"/>
    <w:rsid w:val="003D340A"/>
    <w:rsid w:val="003D490F"/>
    <w:rsid w:val="003D53BC"/>
    <w:rsid w:val="003D734E"/>
    <w:rsid w:val="003E2FAE"/>
    <w:rsid w:val="003E3B39"/>
    <w:rsid w:val="003E4CFC"/>
    <w:rsid w:val="003E52B8"/>
    <w:rsid w:val="003E5C55"/>
    <w:rsid w:val="003E6E0F"/>
    <w:rsid w:val="003E7966"/>
    <w:rsid w:val="003F0DE7"/>
    <w:rsid w:val="003F29A3"/>
    <w:rsid w:val="003F41E5"/>
    <w:rsid w:val="003F4DE6"/>
    <w:rsid w:val="003F4FB4"/>
    <w:rsid w:val="003F546E"/>
    <w:rsid w:val="003F5FE7"/>
    <w:rsid w:val="00400384"/>
    <w:rsid w:val="00406373"/>
    <w:rsid w:val="00406E22"/>
    <w:rsid w:val="004121B8"/>
    <w:rsid w:val="00413A41"/>
    <w:rsid w:val="00415EE6"/>
    <w:rsid w:val="00416734"/>
    <w:rsid w:val="004213B5"/>
    <w:rsid w:val="004223CD"/>
    <w:rsid w:val="00423F10"/>
    <w:rsid w:val="00432BA1"/>
    <w:rsid w:val="00433FB0"/>
    <w:rsid w:val="0043532D"/>
    <w:rsid w:val="00437A2F"/>
    <w:rsid w:val="00444734"/>
    <w:rsid w:val="004447D7"/>
    <w:rsid w:val="00445049"/>
    <w:rsid w:val="004459AF"/>
    <w:rsid w:val="004527D6"/>
    <w:rsid w:val="004542AE"/>
    <w:rsid w:val="00455EB9"/>
    <w:rsid w:val="00460A21"/>
    <w:rsid w:val="00461174"/>
    <w:rsid w:val="00461F82"/>
    <w:rsid w:val="004622AB"/>
    <w:rsid w:val="00462601"/>
    <w:rsid w:val="00463235"/>
    <w:rsid w:val="00464162"/>
    <w:rsid w:val="00466611"/>
    <w:rsid w:val="00466DB2"/>
    <w:rsid w:val="004670C8"/>
    <w:rsid w:val="004706F5"/>
    <w:rsid w:val="004720C5"/>
    <w:rsid w:val="0047219D"/>
    <w:rsid w:val="004729A3"/>
    <w:rsid w:val="00472AC5"/>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7D8"/>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756"/>
    <w:rsid w:val="00525A21"/>
    <w:rsid w:val="00526E26"/>
    <w:rsid w:val="005310B3"/>
    <w:rsid w:val="0053138D"/>
    <w:rsid w:val="005316C0"/>
    <w:rsid w:val="005328E6"/>
    <w:rsid w:val="00532AB7"/>
    <w:rsid w:val="0053655E"/>
    <w:rsid w:val="00536FC1"/>
    <w:rsid w:val="00537622"/>
    <w:rsid w:val="0053773B"/>
    <w:rsid w:val="005431FB"/>
    <w:rsid w:val="005432E0"/>
    <w:rsid w:val="00543AA5"/>
    <w:rsid w:val="00543EBB"/>
    <w:rsid w:val="005459FC"/>
    <w:rsid w:val="00547EEC"/>
    <w:rsid w:val="005515FA"/>
    <w:rsid w:val="0055178D"/>
    <w:rsid w:val="005531C4"/>
    <w:rsid w:val="00555503"/>
    <w:rsid w:val="00557C36"/>
    <w:rsid w:val="005608A6"/>
    <w:rsid w:val="005621C7"/>
    <w:rsid w:val="00563453"/>
    <w:rsid w:val="00566DB3"/>
    <w:rsid w:val="00572338"/>
    <w:rsid w:val="005724B4"/>
    <w:rsid w:val="00574A23"/>
    <w:rsid w:val="005753D9"/>
    <w:rsid w:val="0057566B"/>
    <w:rsid w:val="0058062B"/>
    <w:rsid w:val="0058399F"/>
    <w:rsid w:val="005902CB"/>
    <w:rsid w:val="00595DB4"/>
    <w:rsid w:val="0059609A"/>
    <w:rsid w:val="005A0B71"/>
    <w:rsid w:val="005A6F8A"/>
    <w:rsid w:val="005A785E"/>
    <w:rsid w:val="005B253B"/>
    <w:rsid w:val="005B3910"/>
    <w:rsid w:val="005B64FA"/>
    <w:rsid w:val="005B7B2B"/>
    <w:rsid w:val="005C0EA0"/>
    <w:rsid w:val="005C0F31"/>
    <w:rsid w:val="005C4C41"/>
    <w:rsid w:val="005C5031"/>
    <w:rsid w:val="005C6086"/>
    <w:rsid w:val="005C71B5"/>
    <w:rsid w:val="005C7E8F"/>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56ED"/>
    <w:rsid w:val="00607EB9"/>
    <w:rsid w:val="006110C9"/>
    <w:rsid w:val="0061133D"/>
    <w:rsid w:val="006114BA"/>
    <w:rsid w:val="00612663"/>
    <w:rsid w:val="00614DE1"/>
    <w:rsid w:val="006163B7"/>
    <w:rsid w:val="00621FA4"/>
    <w:rsid w:val="0062278C"/>
    <w:rsid w:val="006315C1"/>
    <w:rsid w:val="006316BB"/>
    <w:rsid w:val="006362A9"/>
    <w:rsid w:val="006373AD"/>
    <w:rsid w:val="00642DD4"/>
    <w:rsid w:val="00642F4A"/>
    <w:rsid w:val="00644349"/>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843B2"/>
    <w:rsid w:val="00685A64"/>
    <w:rsid w:val="00690253"/>
    <w:rsid w:val="006902A4"/>
    <w:rsid w:val="00691772"/>
    <w:rsid w:val="0069474B"/>
    <w:rsid w:val="00697056"/>
    <w:rsid w:val="006A1658"/>
    <w:rsid w:val="006A2F58"/>
    <w:rsid w:val="006A405F"/>
    <w:rsid w:val="006A5CDE"/>
    <w:rsid w:val="006A6377"/>
    <w:rsid w:val="006A7A34"/>
    <w:rsid w:val="006B53A5"/>
    <w:rsid w:val="006B690A"/>
    <w:rsid w:val="006C2DE5"/>
    <w:rsid w:val="006C4DDF"/>
    <w:rsid w:val="006C70B9"/>
    <w:rsid w:val="006C719A"/>
    <w:rsid w:val="006D59F7"/>
    <w:rsid w:val="006D65C6"/>
    <w:rsid w:val="006E0F03"/>
    <w:rsid w:val="006E36BA"/>
    <w:rsid w:val="006E377F"/>
    <w:rsid w:val="006E3917"/>
    <w:rsid w:val="006E5674"/>
    <w:rsid w:val="006E696F"/>
    <w:rsid w:val="006F07DF"/>
    <w:rsid w:val="006F10E2"/>
    <w:rsid w:val="006F2334"/>
    <w:rsid w:val="006F2750"/>
    <w:rsid w:val="006F44F5"/>
    <w:rsid w:val="006F70DC"/>
    <w:rsid w:val="006F758E"/>
    <w:rsid w:val="00702A9C"/>
    <w:rsid w:val="007033C0"/>
    <w:rsid w:val="007044A6"/>
    <w:rsid w:val="00705524"/>
    <w:rsid w:val="00707857"/>
    <w:rsid w:val="00713E32"/>
    <w:rsid w:val="007145A9"/>
    <w:rsid w:val="00715642"/>
    <w:rsid w:val="0071662B"/>
    <w:rsid w:val="0072447F"/>
    <w:rsid w:val="00727131"/>
    <w:rsid w:val="00727E3A"/>
    <w:rsid w:val="00734269"/>
    <w:rsid w:val="007345D8"/>
    <w:rsid w:val="007411F4"/>
    <w:rsid w:val="00741DF3"/>
    <w:rsid w:val="00743912"/>
    <w:rsid w:val="00745091"/>
    <w:rsid w:val="00750B46"/>
    <w:rsid w:val="0075301A"/>
    <w:rsid w:val="00753F50"/>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319E"/>
    <w:rsid w:val="00783525"/>
    <w:rsid w:val="007840D4"/>
    <w:rsid w:val="00784C00"/>
    <w:rsid w:val="00786D32"/>
    <w:rsid w:val="00787714"/>
    <w:rsid w:val="00787F05"/>
    <w:rsid w:val="00790122"/>
    <w:rsid w:val="007904A3"/>
    <w:rsid w:val="00791786"/>
    <w:rsid w:val="00791935"/>
    <w:rsid w:val="007A1078"/>
    <w:rsid w:val="007A281B"/>
    <w:rsid w:val="007A509A"/>
    <w:rsid w:val="007A5C8B"/>
    <w:rsid w:val="007A7777"/>
    <w:rsid w:val="007B325E"/>
    <w:rsid w:val="007B3D1D"/>
    <w:rsid w:val="007B4532"/>
    <w:rsid w:val="007B486D"/>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67251"/>
    <w:rsid w:val="00874C20"/>
    <w:rsid w:val="00875ADB"/>
    <w:rsid w:val="00882006"/>
    <w:rsid w:val="00882DAF"/>
    <w:rsid w:val="008840F4"/>
    <w:rsid w:val="00884B52"/>
    <w:rsid w:val="00886444"/>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3842"/>
    <w:rsid w:val="008D6DCE"/>
    <w:rsid w:val="008E036E"/>
    <w:rsid w:val="008E1C5E"/>
    <w:rsid w:val="008E2B37"/>
    <w:rsid w:val="008E4578"/>
    <w:rsid w:val="008E57DF"/>
    <w:rsid w:val="008E64FA"/>
    <w:rsid w:val="008E7E25"/>
    <w:rsid w:val="008F0A75"/>
    <w:rsid w:val="008F38C3"/>
    <w:rsid w:val="008F3E2F"/>
    <w:rsid w:val="008F6711"/>
    <w:rsid w:val="008F7076"/>
    <w:rsid w:val="00901408"/>
    <w:rsid w:val="00901CD7"/>
    <w:rsid w:val="009041C8"/>
    <w:rsid w:val="00904DFB"/>
    <w:rsid w:val="00905146"/>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21D5"/>
    <w:rsid w:val="00953178"/>
    <w:rsid w:val="00953938"/>
    <w:rsid w:val="00956AF0"/>
    <w:rsid w:val="00964890"/>
    <w:rsid w:val="009651B6"/>
    <w:rsid w:val="00965BB4"/>
    <w:rsid w:val="00970664"/>
    <w:rsid w:val="00970EB4"/>
    <w:rsid w:val="0097345C"/>
    <w:rsid w:val="00973B16"/>
    <w:rsid w:val="00981888"/>
    <w:rsid w:val="00985368"/>
    <w:rsid w:val="009856D8"/>
    <w:rsid w:val="009872BC"/>
    <w:rsid w:val="00991044"/>
    <w:rsid w:val="009942E4"/>
    <w:rsid w:val="00996C89"/>
    <w:rsid w:val="009A46DA"/>
    <w:rsid w:val="009A7ABA"/>
    <w:rsid w:val="009B0FC7"/>
    <w:rsid w:val="009B267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EE1"/>
    <w:rsid w:val="009D5F7F"/>
    <w:rsid w:val="009D634F"/>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4220"/>
    <w:rsid w:val="00A04B00"/>
    <w:rsid w:val="00A0504B"/>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06E"/>
    <w:rsid w:val="00AA7191"/>
    <w:rsid w:val="00AA7DA9"/>
    <w:rsid w:val="00AB1522"/>
    <w:rsid w:val="00AB3346"/>
    <w:rsid w:val="00AB4674"/>
    <w:rsid w:val="00AC43E5"/>
    <w:rsid w:val="00AC45CC"/>
    <w:rsid w:val="00AC7222"/>
    <w:rsid w:val="00AC72E5"/>
    <w:rsid w:val="00AC7F76"/>
    <w:rsid w:val="00AD049D"/>
    <w:rsid w:val="00AD2537"/>
    <w:rsid w:val="00AD3618"/>
    <w:rsid w:val="00AD5FA2"/>
    <w:rsid w:val="00AE0158"/>
    <w:rsid w:val="00AE317B"/>
    <w:rsid w:val="00AE3EA3"/>
    <w:rsid w:val="00AE4329"/>
    <w:rsid w:val="00AE4812"/>
    <w:rsid w:val="00AE70EF"/>
    <w:rsid w:val="00AF0AD6"/>
    <w:rsid w:val="00AF2491"/>
    <w:rsid w:val="00AF6A5B"/>
    <w:rsid w:val="00AF7711"/>
    <w:rsid w:val="00B000E4"/>
    <w:rsid w:val="00B01BB8"/>
    <w:rsid w:val="00B0214B"/>
    <w:rsid w:val="00B021F9"/>
    <w:rsid w:val="00B0585F"/>
    <w:rsid w:val="00B06BC1"/>
    <w:rsid w:val="00B14899"/>
    <w:rsid w:val="00B16F2C"/>
    <w:rsid w:val="00B1747E"/>
    <w:rsid w:val="00B174F2"/>
    <w:rsid w:val="00B17B9D"/>
    <w:rsid w:val="00B20079"/>
    <w:rsid w:val="00B200B8"/>
    <w:rsid w:val="00B200E4"/>
    <w:rsid w:val="00B23277"/>
    <w:rsid w:val="00B24613"/>
    <w:rsid w:val="00B25B1D"/>
    <w:rsid w:val="00B26132"/>
    <w:rsid w:val="00B26516"/>
    <w:rsid w:val="00B2757C"/>
    <w:rsid w:val="00B31411"/>
    <w:rsid w:val="00B32849"/>
    <w:rsid w:val="00B32A8A"/>
    <w:rsid w:val="00B3637F"/>
    <w:rsid w:val="00B367A7"/>
    <w:rsid w:val="00B36E9D"/>
    <w:rsid w:val="00B37C95"/>
    <w:rsid w:val="00B42117"/>
    <w:rsid w:val="00B4256F"/>
    <w:rsid w:val="00B45335"/>
    <w:rsid w:val="00B45550"/>
    <w:rsid w:val="00B46FAA"/>
    <w:rsid w:val="00B511B2"/>
    <w:rsid w:val="00B528B4"/>
    <w:rsid w:val="00B52BF2"/>
    <w:rsid w:val="00B5369B"/>
    <w:rsid w:val="00B538F5"/>
    <w:rsid w:val="00B571D6"/>
    <w:rsid w:val="00B57DE7"/>
    <w:rsid w:val="00B60CCF"/>
    <w:rsid w:val="00B615DB"/>
    <w:rsid w:val="00B661E3"/>
    <w:rsid w:val="00B701DD"/>
    <w:rsid w:val="00B7512F"/>
    <w:rsid w:val="00B76871"/>
    <w:rsid w:val="00B76F5C"/>
    <w:rsid w:val="00B8119C"/>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2D2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1DA4"/>
    <w:rsid w:val="00C02E5D"/>
    <w:rsid w:val="00C03C9F"/>
    <w:rsid w:val="00C0524D"/>
    <w:rsid w:val="00C052DE"/>
    <w:rsid w:val="00C053AD"/>
    <w:rsid w:val="00C0552D"/>
    <w:rsid w:val="00C06BC8"/>
    <w:rsid w:val="00C124CB"/>
    <w:rsid w:val="00C12949"/>
    <w:rsid w:val="00C15A76"/>
    <w:rsid w:val="00C16A39"/>
    <w:rsid w:val="00C21C6C"/>
    <w:rsid w:val="00C2248B"/>
    <w:rsid w:val="00C22522"/>
    <w:rsid w:val="00C2689D"/>
    <w:rsid w:val="00C30412"/>
    <w:rsid w:val="00C308F7"/>
    <w:rsid w:val="00C335CF"/>
    <w:rsid w:val="00C413FF"/>
    <w:rsid w:val="00C468BF"/>
    <w:rsid w:val="00C468CE"/>
    <w:rsid w:val="00C4730F"/>
    <w:rsid w:val="00C50397"/>
    <w:rsid w:val="00C51F97"/>
    <w:rsid w:val="00C52A15"/>
    <w:rsid w:val="00C565DD"/>
    <w:rsid w:val="00C61260"/>
    <w:rsid w:val="00C621F5"/>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87C"/>
    <w:rsid w:val="00CC0F1C"/>
    <w:rsid w:val="00CC2671"/>
    <w:rsid w:val="00CC5B39"/>
    <w:rsid w:val="00CD3509"/>
    <w:rsid w:val="00CD3F52"/>
    <w:rsid w:val="00CD461A"/>
    <w:rsid w:val="00CD5C0C"/>
    <w:rsid w:val="00CD61B2"/>
    <w:rsid w:val="00CD7808"/>
    <w:rsid w:val="00CD7BA2"/>
    <w:rsid w:val="00CE5D9B"/>
    <w:rsid w:val="00CE7BF5"/>
    <w:rsid w:val="00CF103D"/>
    <w:rsid w:val="00CF12FC"/>
    <w:rsid w:val="00CF2831"/>
    <w:rsid w:val="00CF357D"/>
    <w:rsid w:val="00D00F7A"/>
    <w:rsid w:val="00D016B6"/>
    <w:rsid w:val="00D01FBA"/>
    <w:rsid w:val="00D045E3"/>
    <w:rsid w:val="00D049C5"/>
    <w:rsid w:val="00D05C1E"/>
    <w:rsid w:val="00D06278"/>
    <w:rsid w:val="00D11E5B"/>
    <w:rsid w:val="00D13AC9"/>
    <w:rsid w:val="00D16292"/>
    <w:rsid w:val="00D206D1"/>
    <w:rsid w:val="00D2343D"/>
    <w:rsid w:val="00D256FE"/>
    <w:rsid w:val="00D277FE"/>
    <w:rsid w:val="00D278D4"/>
    <w:rsid w:val="00D31990"/>
    <w:rsid w:val="00D32057"/>
    <w:rsid w:val="00D3314A"/>
    <w:rsid w:val="00D35177"/>
    <w:rsid w:val="00D356DC"/>
    <w:rsid w:val="00D357EE"/>
    <w:rsid w:val="00D432B3"/>
    <w:rsid w:val="00D43AE1"/>
    <w:rsid w:val="00D51EF9"/>
    <w:rsid w:val="00D579F3"/>
    <w:rsid w:val="00D6378E"/>
    <w:rsid w:val="00D64E34"/>
    <w:rsid w:val="00D6569A"/>
    <w:rsid w:val="00D67B19"/>
    <w:rsid w:val="00D707B4"/>
    <w:rsid w:val="00D7309B"/>
    <w:rsid w:val="00D7443A"/>
    <w:rsid w:val="00D75D09"/>
    <w:rsid w:val="00D77C8B"/>
    <w:rsid w:val="00D80301"/>
    <w:rsid w:val="00D80C2B"/>
    <w:rsid w:val="00D8275B"/>
    <w:rsid w:val="00D836FD"/>
    <w:rsid w:val="00D83E17"/>
    <w:rsid w:val="00D84490"/>
    <w:rsid w:val="00D86C42"/>
    <w:rsid w:val="00D87F80"/>
    <w:rsid w:val="00D92C6A"/>
    <w:rsid w:val="00D97D4A"/>
    <w:rsid w:val="00DA0B86"/>
    <w:rsid w:val="00DA0D4A"/>
    <w:rsid w:val="00DA2FC1"/>
    <w:rsid w:val="00DA66F2"/>
    <w:rsid w:val="00DB06AB"/>
    <w:rsid w:val="00DB193C"/>
    <w:rsid w:val="00DB28F3"/>
    <w:rsid w:val="00DB37E0"/>
    <w:rsid w:val="00DB3A87"/>
    <w:rsid w:val="00DB3E61"/>
    <w:rsid w:val="00DB741E"/>
    <w:rsid w:val="00DC006F"/>
    <w:rsid w:val="00DC0143"/>
    <w:rsid w:val="00DC0747"/>
    <w:rsid w:val="00DC0A7F"/>
    <w:rsid w:val="00DC5F44"/>
    <w:rsid w:val="00DC7284"/>
    <w:rsid w:val="00DC79CD"/>
    <w:rsid w:val="00DD06DE"/>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210DD"/>
    <w:rsid w:val="00E237A6"/>
    <w:rsid w:val="00E3300C"/>
    <w:rsid w:val="00E33A98"/>
    <w:rsid w:val="00E3724F"/>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48ED"/>
    <w:rsid w:val="00E84AFB"/>
    <w:rsid w:val="00E84F5C"/>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C6798"/>
    <w:rsid w:val="00ED0577"/>
    <w:rsid w:val="00ED3191"/>
    <w:rsid w:val="00EE2A61"/>
    <w:rsid w:val="00EE71CB"/>
    <w:rsid w:val="00EE7F32"/>
    <w:rsid w:val="00EF0493"/>
    <w:rsid w:val="00EF1787"/>
    <w:rsid w:val="00EF18FD"/>
    <w:rsid w:val="00EF34A2"/>
    <w:rsid w:val="00EF3696"/>
    <w:rsid w:val="00EF59ED"/>
    <w:rsid w:val="00EF79D2"/>
    <w:rsid w:val="00F011C1"/>
    <w:rsid w:val="00F01BB9"/>
    <w:rsid w:val="00F0300D"/>
    <w:rsid w:val="00F0401D"/>
    <w:rsid w:val="00F04421"/>
    <w:rsid w:val="00F06775"/>
    <w:rsid w:val="00F07A9F"/>
    <w:rsid w:val="00F153D0"/>
    <w:rsid w:val="00F16CE5"/>
    <w:rsid w:val="00F20C6C"/>
    <w:rsid w:val="00F21A2A"/>
    <w:rsid w:val="00F21B47"/>
    <w:rsid w:val="00F246FC"/>
    <w:rsid w:val="00F25378"/>
    <w:rsid w:val="00F267C9"/>
    <w:rsid w:val="00F27435"/>
    <w:rsid w:val="00F30251"/>
    <w:rsid w:val="00F32F8A"/>
    <w:rsid w:val="00F3514D"/>
    <w:rsid w:val="00F36D99"/>
    <w:rsid w:val="00F41606"/>
    <w:rsid w:val="00F42CE7"/>
    <w:rsid w:val="00F42EA0"/>
    <w:rsid w:val="00F50CA0"/>
    <w:rsid w:val="00F51787"/>
    <w:rsid w:val="00F51F53"/>
    <w:rsid w:val="00F52A52"/>
    <w:rsid w:val="00F53E55"/>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313D"/>
    <w:rsid w:val="00F94B26"/>
    <w:rsid w:val="00F97F38"/>
    <w:rsid w:val="00FA340B"/>
    <w:rsid w:val="00FA3D85"/>
    <w:rsid w:val="00FA42CD"/>
    <w:rsid w:val="00FA4477"/>
    <w:rsid w:val="00FA493D"/>
    <w:rsid w:val="00FB09C5"/>
    <w:rsid w:val="00FB0AF3"/>
    <w:rsid w:val="00FB174F"/>
    <w:rsid w:val="00FB17B2"/>
    <w:rsid w:val="00FB1EDA"/>
    <w:rsid w:val="00FB3076"/>
    <w:rsid w:val="00FB33B1"/>
    <w:rsid w:val="00FB4D34"/>
    <w:rsid w:val="00FC2874"/>
    <w:rsid w:val="00FC294B"/>
    <w:rsid w:val="00FC4C46"/>
    <w:rsid w:val="00FC4EB7"/>
    <w:rsid w:val="00FC4F9B"/>
    <w:rsid w:val="00FC650C"/>
    <w:rsid w:val="00FC6CF0"/>
    <w:rsid w:val="00FD26F0"/>
    <w:rsid w:val="00FD4263"/>
    <w:rsid w:val="00FD4A09"/>
    <w:rsid w:val="00FD50D6"/>
    <w:rsid w:val="00FD6770"/>
    <w:rsid w:val="00FE0098"/>
    <w:rsid w:val="00FE021A"/>
    <w:rsid w:val="00FE34E9"/>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dbr.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tasa.zupancic@db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64b5e79a-161e-4f4f-95e3-8c5cd0f50b65"/>
    <ds:schemaRef ds:uri="6a4cc071-bd85-44c5-acc7-68a9b922d49c"/>
  </ds:schemaRefs>
</ds:datastoreItem>
</file>

<file path=customXml/itemProps2.xml><?xml version="1.0" encoding="utf-8"?>
<ds:datastoreItem xmlns:ds="http://schemas.openxmlformats.org/officeDocument/2006/customXml" ds:itemID="{545B63CC-086C-446A-BF8B-9F63C73D712F}">
  <ds:schemaRefs>
    <ds:schemaRef ds:uri="http://schemas.openxmlformats.org/officeDocument/2006/bibliography"/>
  </ds:schemaRefs>
</ds:datastoreItem>
</file>

<file path=customXml/itemProps3.xml><?xml version="1.0" encoding="utf-8"?>
<ds:datastoreItem xmlns:ds="http://schemas.openxmlformats.org/officeDocument/2006/customXml" ds:itemID="{AA92C8A5-91D3-438E-A76E-ED3B18EDB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55F15-C48A-44A4-96C0-8E9664549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133</TotalTime>
  <Pages>19</Pages>
  <Words>7512</Words>
  <Characters>42820</Characters>
  <Application>Microsoft Office Word</Application>
  <DocSecurity>0</DocSecurity>
  <Lines>356</Lines>
  <Paragraphs>100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50232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Nataša ZUPANČIČ</cp:lastModifiedBy>
  <cp:revision>22</cp:revision>
  <cp:lastPrinted>2023-04-03T12:47:00Z</cp:lastPrinted>
  <dcterms:created xsi:type="dcterms:W3CDTF">2023-05-12T11:52:00Z</dcterms:created>
  <dcterms:modified xsi:type="dcterms:W3CDTF">2026-07-14T10:26:00Z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